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188" w:rsidRDefault="00ED0188" w:rsidP="00F33FB9">
      <w:pPr>
        <w:spacing w:after="0" w:line="360" w:lineRule="auto"/>
        <w:contextualSpacing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F33FB9">
        <w:rPr>
          <w:rFonts w:ascii="Times New Roman" w:hAnsi="Times New Roman"/>
          <w:bCs/>
          <w:sz w:val="28"/>
          <w:szCs w:val="28"/>
          <w:lang w:eastAsia="ru-RU"/>
        </w:rPr>
        <w:t>Муниципальное бюджетное общеобразовательное учреждение «Верещагинская общеобразовательная школа-интернат для обучающихся с интеллектуальными нарушениями»</w:t>
      </w:r>
    </w:p>
    <w:p w:rsidR="00ED0188" w:rsidRDefault="00ED0188" w:rsidP="00F33FB9">
      <w:pPr>
        <w:spacing w:line="100" w:lineRule="atLeast"/>
        <w:jc w:val="both"/>
        <w:rPr>
          <w:b/>
        </w:rPr>
      </w:pPr>
    </w:p>
    <w:tbl>
      <w:tblPr>
        <w:tblW w:w="15701" w:type="dxa"/>
        <w:tblLook w:val="00A0"/>
      </w:tblPr>
      <w:tblGrid>
        <w:gridCol w:w="4928"/>
        <w:gridCol w:w="760"/>
        <w:gridCol w:w="4910"/>
        <w:gridCol w:w="1134"/>
        <w:gridCol w:w="3969"/>
      </w:tblGrid>
      <w:tr w:rsidR="00ED0188" w:rsidTr="00C05046">
        <w:tc>
          <w:tcPr>
            <w:tcW w:w="4928" w:type="dxa"/>
          </w:tcPr>
          <w:p w:rsidR="00ED0188" w:rsidRDefault="00ED0188" w:rsidP="00C05046">
            <w:r>
              <w:t>Принято</w:t>
            </w:r>
          </w:p>
          <w:p w:rsidR="00ED0188" w:rsidRDefault="00ED0188" w:rsidP="00C05046">
            <w:r>
              <w:t>на Педагогическом совете</w:t>
            </w:r>
          </w:p>
          <w:p w:rsidR="00ED0188" w:rsidRDefault="00ED0188" w:rsidP="00C05046">
            <w:r>
              <w:t xml:space="preserve"> протокол № ______ </w:t>
            </w:r>
          </w:p>
          <w:p w:rsidR="00ED0188" w:rsidRDefault="00ED0188" w:rsidP="00C05046">
            <w:r>
              <w:t>«___»_________________ 2016г.</w:t>
            </w:r>
          </w:p>
        </w:tc>
        <w:tc>
          <w:tcPr>
            <w:tcW w:w="760" w:type="dxa"/>
          </w:tcPr>
          <w:p w:rsidR="00ED0188" w:rsidRDefault="00ED0188" w:rsidP="00C05046">
            <w:pPr>
              <w:jc w:val="center"/>
            </w:pPr>
          </w:p>
        </w:tc>
        <w:tc>
          <w:tcPr>
            <w:tcW w:w="4910" w:type="dxa"/>
          </w:tcPr>
          <w:p w:rsidR="00ED0188" w:rsidRDefault="00ED0188" w:rsidP="00C05046">
            <w:r>
              <w:t>УТВЕРЖДАЮ</w:t>
            </w:r>
          </w:p>
          <w:p w:rsidR="00ED0188" w:rsidRDefault="00ED0188" w:rsidP="00C05046">
            <w:r>
              <w:t>Директор МБОУ «Верещагинская школа-интернат»</w:t>
            </w:r>
          </w:p>
          <w:p w:rsidR="00ED0188" w:rsidRDefault="00ED0188" w:rsidP="00C05046">
            <w:r>
              <w:t>_____________/ В.А.Галкина</w:t>
            </w:r>
          </w:p>
          <w:p w:rsidR="00ED0188" w:rsidRDefault="00ED0188" w:rsidP="00C05046">
            <w:r>
              <w:t>«___»______________ 2016г.</w:t>
            </w:r>
          </w:p>
        </w:tc>
        <w:tc>
          <w:tcPr>
            <w:tcW w:w="1134" w:type="dxa"/>
          </w:tcPr>
          <w:p w:rsidR="00ED0188" w:rsidRDefault="00ED0188" w:rsidP="00C050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ED0188" w:rsidRDefault="00ED0188" w:rsidP="00C050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УТВЕРЖДАЮ</w:t>
            </w:r>
          </w:p>
          <w:p w:rsidR="00ED0188" w:rsidRDefault="00ED0188" w:rsidP="00C050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 филиала</w:t>
            </w:r>
          </w:p>
          <w:p w:rsidR="00ED0188" w:rsidRDefault="00ED0188" w:rsidP="00C050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_____________/ Пасечник Н.Б.</w:t>
            </w:r>
          </w:p>
          <w:p w:rsidR="00ED0188" w:rsidRDefault="00ED0188" w:rsidP="00C050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«___»______________ 2014г.</w:t>
            </w:r>
          </w:p>
        </w:tc>
      </w:tr>
    </w:tbl>
    <w:p w:rsidR="00ED0188" w:rsidRDefault="00ED0188" w:rsidP="00F33FB9">
      <w:pPr>
        <w:pStyle w:val="c26"/>
        <w:rPr>
          <w:rStyle w:val="c3"/>
        </w:rPr>
      </w:pPr>
    </w:p>
    <w:p w:rsidR="00ED0188" w:rsidRPr="00F33FB9" w:rsidRDefault="00ED0188" w:rsidP="00F33FB9">
      <w:pPr>
        <w:spacing w:after="0" w:line="360" w:lineRule="auto"/>
        <w:contextualSpacing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ED0188" w:rsidRDefault="00ED0188" w:rsidP="00B76BE9">
      <w:pPr>
        <w:spacing w:after="0" w:line="360" w:lineRule="auto"/>
        <w:contextualSpacing/>
        <w:jc w:val="center"/>
        <w:rPr>
          <w:rFonts w:ascii="Times New Roman" w:hAnsi="Times New Roman"/>
          <w:b/>
          <w:bCs/>
          <w:sz w:val="28"/>
          <w:szCs w:val="24"/>
          <w:lang w:eastAsia="ru-RU"/>
        </w:rPr>
      </w:pPr>
    </w:p>
    <w:p w:rsidR="00ED0188" w:rsidRPr="00E272EC" w:rsidRDefault="00ED0188" w:rsidP="00F33FB9">
      <w:pPr>
        <w:spacing w:after="0" w:line="360" w:lineRule="auto"/>
        <w:contextualSpacing/>
        <w:rPr>
          <w:rFonts w:ascii="Times New Roman" w:hAnsi="Times New Roman"/>
          <w:b/>
          <w:bCs/>
          <w:sz w:val="28"/>
          <w:lang w:eastAsia="ru-RU"/>
        </w:rPr>
      </w:pPr>
    </w:p>
    <w:p w:rsidR="00ED0188" w:rsidRPr="00F33FB9" w:rsidRDefault="00ED0188" w:rsidP="00F33FB9">
      <w:pPr>
        <w:spacing w:after="0" w:line="360" w:lineRule="auto"/>
        <w:contextualSpacing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F33FB9">
        <w:rPr>
          <w:rFonts w:ascii="Times New Roman" w:hAnsi="Times New Roman"/>
          <w:b/>
          <w:bCs/>
          <w:sz w:val="28"/>
          <w:szCs w:val="28"/>
          <w:lang w:eastAsia="ru-RU"/>
        </w:rPr>
        <w:t>РАБОЧАЯ ПРОГРАММА КУРСА ВНЕУРОЧНОЙ ДЕЯТЕЛЬНОСТИ</w:t>
      </w:r>
    </w:p>
    <w:p w:rsidR="00ED0188" w:rsidRPr="00C52977" w:rsidRDefault="00ED0188" w:rsidP="00B76BE9">
      <w:pPr>
        <w:jc w:val="center"/>
        <w:rPr>
          <w:rFonts w:ascii="Times New Roman" w:hAnsi="Times New Roman"/>
          <w:i/>
          <w:sz w:val="44"/>
          <w:szCs w:val="44"/>
        </w:rPr>
      </w:pPr>
      <w:r>
        <w:rPr>
          <w:rFonts w:ascii="Times New Roman" w:hAnsi="Times New Roman"/>
          <w:i/>
          <w:sz w:val="44"/>
          <w:szCs w:val="44"/>
        </w:rPr>
        <w:t>социального направления</w:t>
      </w:r>
    </w:p>
    <w:p w:rsidR="00ED0188" w:rsidRPr="00C52977" w:rsidRDefault="00ED0188" w:rsidP="00B76BE9">
      <w:pPr>
        <w:jc w:val="center"/>
        <w:rPr>
          <w:rFonts w:ascii="Times New Roman" w:hAnsi="Times New Roman"/>
          <w:b/>
          <w:i/>
          <w:sz w:val="44"/>
          <w:szCs w:val="44"/>
        </w:rPr>
      </w:pPr>
      <w:r>
        <w:rPr>
          <w:rFonts w:ascii="Times New Roman" w:hAnsi="Times New Roman"/>
          <w:b/>
          <w:i/>
          <w:sz w:val="44"/>
          <w:szCs w:val="44"/>
        </w:rPr>
        <w:t xml:space="preserve"> «Общественно-полезный труд</w:t>
      </w:r>
      <w:r w:rsidRPr="00C52977">
        <w:rPr>
          <w:rFonts w:ascii="Times New Roman" w:hAnsi="Times New Roman"/>
          <w:b/>
          <w:i/>
          <w:sz w:val="44"/>
          <w:szCs w:val="44"/>
        </w:rPr>
        <w:t>»</w:t>
      </w:r>
    </w:p>
    <w:p w:rsidR="00ED0188" w:rsidRDefault="00ED0188" w:rsidP="00B76BE9">
      <w:pPr>
        <w:spacing w:line="360" w:lineRule="auto"/>
        <w:contextualSpacing/>
        <w:jc w:val="center"/>
        <w:rPr>
          <w:rFonts w:ascii="Times New Roman" w:hAnsi="Times New Roman"/>
          <w:b/>
          <w:bCs/>
          <w:iCs/>
          <w:sz w:val="32"/>
          <w:szCs w:val="32"/>
        </w:rPr>
      </w:pPr>
      <w:r w:rsidRPr="00357748">
        <w:rPr>
          <w:rFonts w:ascii="Times New Roman" w:hAnsi="Times New Roman"/>
          <w:b/>
          <w:bCs/>
          <w:iCs/>
          <w:sz w:val="32"/>
          <w:szCs w:val="32"/>
        </w:rPr>
        <w:t xml:space="preserve">для обучающихся </w:t>
      </w:r>
      <w:r>
        <w:rPr>
          <w:rFonts w:ascii="Times New Roman" w:hAnsi="Times New Roman"/>
          <w:b/>
          <w:bCs/>
          <w:iCs/>
          <w:sz w:val="32"/>
          <w:szCs w:val="32"/>
        </w:rPr>
        <w:t xml:space="preserve"> младших школьного возраста</w:t>
      </w:r>
    </w:p>
    <w:p w:rsidR="00ED0188" w:rsidRPr="00357748" w:rsidRDefault="00ED0188" w:rsidP="00B76BE9">
      <w:pPr>
        <w:spacing w:line="360" w:lineRule="auto"/>
        <w:contextualSpacing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с</w:t>
      </w:r>
      <w:r w:rsidRPr="00BD1D48">
        <w:rPr>
          <w:rFonts w:ascii="Times New Roman" w:hAnsi="Times New Roman"/>
          <w:b/>
          <w:bCs/>
          <w:sz w:val="32"/>
          <w:szCs w:val="32"/>
        </w:rPr>
        <w:t xml:space="preserve"> </w:t>
      </w:r>
      <w:r>
        <w:rPr>
          <w:rFonts w:ascii="Times New Roman" w:hAnsi="Times New Roman"/>
          <w:b/>
          <w:bCs/>
          <w:sz w:val="32"/>
          <w:szCs w:val="32"/>
        </w:rPr>
        <w:t>умственной отсталостью (нарушениями интеллекта)</w:t>
      </w:r>
      <w:r w:rsidRPr="00357748">
        <w:t xml:space="preserve"> </w:t>
      </w:r>
    </w:p>
    <w:p w:rsidR="00ED0188" w:rsidRPr="00E272EC" w:rsidRDefault="00ED0188" w:rsidP="00B76BE9">
      <w:pPr>
        <w:spacing w:after="0" w:line="360" w:lineRule="auto"/>
        <w:contextualSpacing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272EC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на  </w:t>
      </w:r>
      <w:r w:rsidRPr="00686C98">
        <w:rPr>
          <w:rFonts w:ascii="Times New Roman" w:hAnsi="Times New Roman"/>
          <w:b/>
          <w:bCs/>
          <w:sz w:val="32"/>
          <w:szCs w:val="32"/>
          <w:lang w:eastAsia="ru-RU"/>
        </w:rPr>
        <w:t>4 года обучения</w:t>
      </w:r>
    </w:p>
    <w:p w:rsidR="00ED0188" w:rsidRPr="00E272EC" w:rsidRDefault="00ED0188" w:rsidP="00B76BE9">
      <w:pPr>
        <w:spacing w:after="0" w:line="360" w:lineRule="auto"/>
        <w:contextualSpacing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D0188" w:rsidRPr="00E272EC" w:rsidRDefault="00ED0188" w:rsidP="00B76BE9">
      <w:pPr>
        <w:spacing w:after="0" w:line="360" w:lineRule="auto"/>
        <w:contextualSpacing/>
        <w:jc w:val="center"/>
        <w:rPr>
          <w:rFonts w:ascii="Times New Roman" w:hAnsi="Times New Roman"/>
          <w:b/>
          <w:bCs/>
          <w:sz w:val="32"/>
          <w:lang w:eastAsia="ru-RU"/>
        </w:rPr>
      </w:pPr>
    </w:p>
    <w:p w:rsidR="00ED0188" w:rsidRPr="00F33FB9" w:rsidRDefault="00ED0188" w:rsidP="00F33FB9">
      <w:pPr>
        <w:spacing w:after="0" w:line="360" w:lineRule="auto"/>
        <w:contextualSpacing/>
        <w:jc w:val="right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Составитель: Диана Ивановна Петрова </w:t>
      </w:r>
    </w:p>
    <w:p w:rsidR="00ED0188" w:rsidRDefault="00ED0188" w:rsidP="00B76BE9">
      <w:pPr>
        <w:spacing w:after="0" w:line="360" w:lineRule="auto"/>
        <w:contextualSpacing/>
        <w:jc w:val="right"/>
        <w:rPr>
          <w:rFonts w:ascii="Times New Roman" w:hAnsi="Times New Roman"/>
          <w:b/>
          <w:bCs/>
          <w:sz w:val="28"/>
          <w:lang w:eastAsia="ru-RU"/>
        </w:rPr>
      </w:pPr>
      <w:r w:rsidRPr="00E272EC">
        <w:rPr>
          <w:rFonts w:ascii="Times New Roman" w:hAnsi="Times New Roman"/>
          <w:b/>
          <w:bCs/>
          <w:sz w:val="28"/>
          <w:lang w:eastAsia="ru-RU"/>
        </w:rPr>
        <w:t>Учитель начальных классов</w:t>
      </w:r>
    </w:p>
    <w:p w:rsidR="00ED0188" w:rsidRPr="00E272EC" w:rsidRDefault="00ED0188" w:rsidP="00B76BE9">
      <w:pPr>
        <w:spacing w:after="0" w:line="360" w:lineRule="auto"/>
        <w:contextualSpacing/>
        <w:jc w:val="right"/>
        <w:rPr>
          <w:rFonts w:ascii="Times New Roman" w:hAnsi="Times New Roman"/>
          <w:b/>
          <w:bCs/>
          <w:sz w:val="28"/>
          <w:lang w:eastAsia="ru-RU"/>
        </w:rPr>
      </w:pPr>
      <w:r>
        <w:rPr>
          <w:rFonts w:ascii="Times New Roman" w:hAnsi="Times New Roman"/>
          <w:b/>
          <w:bCs/>
          <w:sz w:val="28"/>
          <w:lang w:eastAsia="ru-RU"/>
        </w:rPr>
        <w:t>Высшей категории</w:t>
      </w:r>
    </w:p>
    <w:p w:rsidR="00ED0188" w:rsidRDefault="00ED0188" w:rsidP="00B76BE9">
      <w:pPr>
        <w:spacing w:after="0" w:line="360" w:lineRule="auto"/>
        <w:contextualSpacing/>
        <w:rPr>
          <w:rFonts w:ascii="Times New Roman" w:hAnsi="Times New Roman"/>
          <w:b/>
          <w:bCs/>
          <w:sz w:val="32"/>
          <w:lang w:eastAsia="ru-RU"/>
        </w:rPr>
      </w:pPr>
    </w:p>
    <w:p w:rsidR="00ED0188" w:rsidRDefault="00ED0188" w:rsidP="00B76BE9">
      <w:pPr>
        <w:spacing w:after="0" w:line="360" w:lineRule="auto"/>
        <w:contextualSpacing/>
        <w:jc w:val="center"/>
        <w:rPr>
          <w:rFonts w:ascii="Times New Roman" w:hAnsi="Times New Roman"/>
          <w:b/>
          <w:bCs/>
          <w:sz w:val="32"/>
          <w:lang w:eastAsia="ru-RU"/>
        </w:rPr>
      </w:pPr>
      <w:r>
        <w:rPr>
          <w:rFonts w:ascii="Times New Roman" w:hAnsi="Times New Roman"/>
          <w:b/>
          <w:bCs/>
          <w:sz w:val="32"/>
          <w:lang w:eastAsia="ru-RU"/>
        </w:rPr>
        <w:t xml:space="preserve">г. Верещагино </w:t>
      </w:r>
    </w:p>
    <w:p w:rsidR="00ED0188" w:rsidRDefault="00ED0188" w:rsidP="00B76BE9">
      <w:pPr>
        <w:spacing w:after="0" w:line="360" w:lineRule="auto"/>
        <w:contextualSpacing/>
        <w:jc w:val="center"/>
        <w:rPr>
          <w:rFonts w:ascii="Times New Roman" w:hAnsi="Times New Roman"/>
          <w:b/>
          <w:bCs/>
          <w:sz w:val="32"/>
          <w:lang w:eastAsia="ru-RU"/>
        </w:rPr>
      </w:pPr>
      <w:smartTag w:uri="urn:schemas-microsoft-com:office:smarttags" w:element="metricconverter">
        <w:smartTagPr>
          <w:attr w:name="ProductID" w:val="2016 г"/>
        </w:smartTagPr>
        <w:r>
          <w:rPr>
            <w:rFonts w:ascii="Times New Roman" w:hAnsi="Times New Roman"/>
            <w:b/>
            <w:bCs/>
            <w:sz w:val="32"/>
            <w:lang w:eastAsia="ru-RU"/>
          </w:rPr>
          <w:t>2016 г</w:t>
        </w:r>
      </w:smartTag>
    </w:p>
    <w:p w:rsidR="00ED0188" w:rsidRDefault="00ED0188" w:rsidP="00B76BE9">
      <w:pPr>
        <w:spacing w:after="0" w:line="360" w:lineRule="auto"/>
        <w:contextualSpacing/>
        <w:jc w:val="center"/>
        <w:rPr>
          <w:rFonts w:ascii="Times New Roman" w:hAnsi="Times New Roman"/>
          <w:b/>
          <w:bCs/>
          <w:sz w:val="32"/>
          <w:lang w:eastAsia="ru-RU"/>
        </w:rPr>
      </w:pPr>
    </w:p>
    <w:p w:rsidR="00ED0188" w:rsidRPr="00C52977" w:rsidRDefault="00ED0188" w:rsidP="00B76BE9">
      <w:pPr>
        <w:spacing w:after="0" w:line="360" w:lineRule="auto"/>
        <w:contextualSpacing/>
        <w:jc w:val="center"/>
        <w:rPr>
          <w:rFonts w:ascii="Times New Roman" w:hAnsi="Times New Roman"/>
          <w:b/>
          <w:bCs/>
          <w:sz w:val="32"/>
          <w:lang w:eastAsia="ru-RU"/>
        </w:rPr>
      </w:pPr>
      <w:r>
        <w:rPr>
          <w:rFonts w:ascii="Times New Roman" w:hAnsi="Times New Roman"/>
          <w:b/>
          <w:bCs/>
          <w:sz w:val="32"/>
          <w:lang w:eastAsia="ru-RU"/>
        </w:rPr>
        <w:t>Пояснительная записка</w:t>
      </w:r>
    </w:p>
    <w:p w:rsidR="00ED0188" w:rsidRPr="00DD3E5B" w:rsidRDefault="00ED0188" w:rsidP="00DD3E5B">
      <w:pPr>
        <w:pStyle w:val="NoSpacing"/>
        <w:spacing w:line="360" w:lineRule="auto"/>
        <w:ind w:firstLine="708"/>
        <w:contextualSpacing/>
        <w:jc w:val="both"/>
        <w:rPr>
          <w:b/>
          <w:sz w:val="24"/>
          <w:szCs w:val="24"/>
        </w:rPr>
      </w:pPr>
      <w:r w:rsidRPr="00DD3E5B">
        <w:rPr>
          <w:sz w:val="24"/>
          <w:szCs w:val="24"/>
        </w:rPr>
        <w:t>Рабочая  программа  по внеурочной деятельности «Общественно-полезный труд» разработана на основе:</w:t>
      </w:r>
    </w:p>
    <w:p w:rsidR="00ED0188" w:rsidRPr="00DD3E5B" w:rsidRDefault="00ED0188" w:rsidP="00DD3E5B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b/>
          <w:i/>
          <w:iCs/>
          <w:sz w:val="24"/>
          <w:szCs w:val="24"/>
          <w:lang w:eastAsia="ru-RU"/>
        </w:rPr>
      </w:pPr>
      <w:r w:rsidRPr="00DD3E5B">
        <w:rPr>
          <w:rFonts w:ascii="Times New Roman" w:hAnsi="Times New Roman"/>
          <w:sz w:val="24"/>
          <w:szCs w:val="24"/>
        </w:rPr>
        <w:t>Федерального государ</w:t>
      </w:r>
      <w:r w:rsidRPr="00DD3E5B">
        <w:rPr>
          <w:rFonts w:ascii="Times New Roman" w:hAnsi="Times New Roman"/>
          <w:sz w:val="24"/>
          <w:szCs w:val="24"/>
        </w:rPr>
        <w:softHyphen/>
        <w:t>ственного образовательного стандарта обра</w:t>
      </w:r>
      <w:r w:rsidRPr="00DD3E5B">
        <w:rPr>
          <w:rFonts w:ascii="Times New Roman" w:hAnsi="Times New Roman"/>
          <w:sz w:val="24"/>
          <w:szCs w:val="24"/>
        </w:rPr>
        <w:softHyphen/>
        <w:t>зования обучающихся с умственной отсталостью (интеллектуальными нарушениями) (приказ Минобрнауки России от19.12.2014г. №1599).</w:t>
      </w:r>
    </w:p>
    <w:p w:rsidR="00ED0188" w:rsidRPr="00DD3E5B" w:rsidRDefault="00ED0188" w:rsidP="00DD3E5B">
      <w:pPr>
        <w:pStyle w:val="NoSpacing"/>
        <w:widowControl/>
        <w:numPr>
          <w:ilvl w:val="0"/>
          <w:numId w:val="1"/>
        </w:numPr>
        <w:autoSpaceDE/>
        <w:autoSpaceDN/>
        <w:adjustRightInd/>
        <w:spacing w:line="360" w:lineRule="auto"/>
        <w:contextualSpacing/>
        <w:jc w:val="both"/>
        <w:rPr>
          <w:bCs/>
          <w:color w:val="000000"/>
          <w:sz w:val="24"/>
          <w:szCs w:val="24"/>
        </w:rPr>
      </w:pPr>
      <w:r w:rsidRPr="00DD3E5B">
        <w:rPr>
          <w:rStyle w:val="FontStyle139"/>
          <w:sz w:val="24"/>
          <w:szCs w:val="24"/>
        </w:rPr>
        <w:t>Адаптированной основной общеобразовательной программы внеурочной деятельности обучающихся с умственной отсталостью (интеллектуальными нарушениями).</w:t>
      </w:r>
    </w:p>
    <w:p w:rsidR="00ED0188" w:rsidRPr="00DD3E5B" w:rsidRDefault="00ED0188" w:rsidP="00DD3E5B">
      <w:pPr>
        <w:pStyle w:val="NoSpacing"/>
        <w:widowControl/>
        <w:numPr>
          <w:ilvl w:val="0"/>
          <w:numId w:val="1"/>
        </w:numPr>
        <w:autoSpaceDE/>
        <w:autoSpaceDN/>
        <w:adjustRightInd/>
        <w:spacing w:line="360" w:lineRule="auto"/>
        <w:contextualSpacing/>
        <w:jc w:val="both"/>
        <w:rPr>
          <w:sz w:val="24"/>
          <w:szCs w:val="24"/>
        </w:rPr>
      </w:pPr>
      <w:r w:rsidRPr="00DD3E5B">
        <w:rPr>
          <w:sz w:val="24"/>
          <w:szCs w:val="24"/>
        </w:rPr>
        <w:t>Учебного плана образовательного учреждения.</w:t>
      </w:r>
    </w:p>
    <w:p w:rsidR="00ED0188" w:rsidRPr="00DD3E5B" w:rsidRDefault="00ED0188" w:rsidP="00DD3E5B">
      <w:pPr>
        <w:spacing w:after="0" w:line="360" w:lineRule="auto"/>
        <w:ind w:firstLine="360"/>
        <w:contextualSpacing/>
        <w:jc w:val="both"/>
        <w:rPr>
          <w:rFonts w:ascii="Times New Roman" w:hAnsi="Times New Roman"/>
          <w:sz w:val="24"/>
          <w:szCs w:val="24"/>
        </w:rPr>
      </w:pPr>
      <w:r w:rsidRPr="00DD3E5B">
        <w:rPr>
          <w:rFonts w:ascii="Times New Roman" w:hAnsi="Times New Roman"/>
          <w:sz w:val="24"/>
          <w:szCs w:val="24"/>
        </w:rPr>
        <w:t xml:space="preserve">Программа «Общественно-полезный труд» </w:t>
      </w:r>
      <w:r w:rsidRPr="00DD3E5B">
        <w:rPr>
          <w:rStyle w:val="c1"/>
          <w:rFonts w:ascii="Times New Roman" w:hAnsi="Times New Roman"/>
          <w:color w:val="000000"/>
          <w:sz w:val="24"/>
          <w:szCs w:val="24"/>
        </w:rPr>
        <w:t>предназначена для обучающихся 1-4 классов с интеллектуальными нарушениями</w:t>
      </w:r>
      <w:r w:rsidRPr="00DD3E5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D3E5B">
        <w:rPr>
          <w:rFonts w:ascii="Times New Roman" w:hAnsi="Times New Roman"/>
          <w:sz w:val="24"/>
          <w:szCs w:val="24"/>
        </w:rPr>
        <w:t>и  предполагает кружковой уровень освоения знаний и практических навыков.</w:t>
      </w:r>
    </w:p>
    <w:p w:rsidR="00ED0188" w:rsidRPr="00DD3E5B" w:rsidRDefault="00ED0188" w:rsidP="00DD3E5B">
      <w:pPr>
        <w:spacing w:after="0" w:line="360" w:lineRule="auto"/>
        <w:ind w:firstLine="36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DD3E5B">
        <w:rPr>
          <w:rFonts w:ascii="Times New Roman" w:hAnsi="Times New Roman"/>
          <w:color w:val="000000"/>
          <w:sz w:val="24"/>
          <w:szCs w:val="24"/>
        </w:rPr>
        <w:t>Вопрос о роли труда в обучении и развитии обучающихся  специальных коррекционных школ приобретает в настоящее время особо важное значение в связи с трудностью в подготовке учащихся к практической деятельности.</w:t>
      </w:r>
    </w:p>
    <w:p w:rsidR="00ED0188" w:rsidRPr="00DD3E5B" w:rsidRDefault="00ED0188" w:rsidP="00DD3E5B">
      <w:pPr>
        <w:spacing w:after="0" w:line="360" w:lineRule="auto"/>
        <w:ind w:firstLine="36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DD3E5B">
        <w:rPr>
          <w:rFonts w:ascii="Times New Roman" w:hAnsi="Times New Roman"/>
          <w:color w:val="000000"/>
          <w:sz w:val="24"/>
          <w:szCs w:val="24"/>
        </w:rPr>
        <w:t>Как и учащиеся массовой школы, обучающие</w:t>
      </w:r>
      <w:r>
        <w:rPr>
          <w:rFonts w:ascii="Times New Roman" w:hAnsi="Times New Roman"/>
          <w:color w:val="000000"/>
          <w:sz w:val="24"/>
          <w:szCs w:val="24"/>
        </w:rPr>
        <w:t>ся с  интеллектуальными нарушениями</w:t>
      </w:r>
      <w:r w:rsidRPr="00DD3E5B">
        <w:rPr>
          <w:rFonts w:ascii="Times New Roman" w:hAnsi="Times New Roman"/>
          <w:color w:val="000000"/>
          <w:sz w:val="24"/>
          <w:szCs w:val="24"/>
        </w:rPr>
        <w:t xml:space="preserve"> должны проникнуться мыслью о том, что каждый человек, живущий в обществе, обязан заниматься посильным и полезным для общества трудом. В том, что бы подготовить себя к общественно полезной деятельности, учащиеся должны видеть главную цель, к которой надо стремиться в процессе обучения.</w:t>
      </w:r>
    </w:p>
    <w:p w:rsidR="00ED0188" w:rsidRPr="00DD3E5B" w:rsidRDefault="00ED0188" w:rsidP="00DD3E5B">
      <w:pPr>
        <w:spacing w:after="0" w:line="360" w:lineRule="auto"/>
        <w:ind w:firstLine="36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DD3E5B">
        <w:rPr>
          <w:rFonts w:ascii="Times New Roman" w:hAnsi="Times New Roman"/>
          <w:color w:val="000000"/>
          <w:sz w:val="24"/>
          <w:szCs w:val="24"/>
        </w:rPr>
        <w:t>В системе педагогических мер воздействия на психик</w:t>
      </w:r>
      <w:r>
        <w:rPr>
          <w:rFonts w:ascii="Times New Roman" w:hAnsi="Times New Roman"/>
          <w:color w:val="000000"/>
          <w:sz w:val="24"/>
          <w:szCs w:val="24"/>
        </w:rPr>
        <w:t xml:space="preserve">у ребёнка с умственной отсталостью </w:t>
      </w:r>
      <w:r w:rsidRPr="00DD3E5B">
        <w:rPr>
          <w:rFonts w:ascii="Times New Roman" w:hAnsi="Times New Roman"/>
          <w:color w:val="000000"/>
          <w:sz w:val="24"/>
          <w:szCs w:val="24"/>
        </w:rPr>
        <w:t>труд является одним из важнейших средств коррекции недостатков умственно развития. Коррекционное зна</w:t>
      </w:r>
      <w:r>
        <w:rPr>
          <w:rFonts w:ascii="Times New Roman" w:hAnsi="Times New Roman"/>
          <w:color w:val="000000"/>
          <w:sz w:val="24"/>
          <w:szCs w:val="24"/>
        </w:rPr>
        <w:t>чение занятия трудом обучающихся</w:t>
      </w:r>
      <w:r w:rsidRPr="00DD3E5B">
        <w:rPr>
          <w:rFonts w:ascii="Times New Roman" w:hAnsi="Times New Roman"/>
          <w:color w:val="000000"/>
          <w:sz w:val="24"/>
          <w:szCs w:val="24"/>
        </w:rPr>
        <w:t>, заключается в том, что труд в значительной степени способствует воспитанию положительных качеств личности детей. Известно, что такие дети слабо используют трудовые умения и навыки в новой для них ситуации. Трудовая деятельность способствует применению знаний и умений, приобретённых во время обучения, в практической деятельности.</w:t>
      </w:r>
    </w:p>
    <w:p w:rsidR="00ED0188" w:rsidRPr="00DD3E5B" w:rsidRDefault="00ED0188" w:rsidP="00DD3E5B">
      <w:pPr>
        <w:spacing w:after="0" w:line="360" w:lineRule="auto"/>
        <w:ind w:firstLine="36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DD3E5B">
        <w:rPr>
          <w:rFonts w:ascii="Times New Roman" w:hAnsi="Times New Roman"/>
          <w:color w:val="000000"/>
          <w:sz w:val="24"/>
          <w:szCs w:val="24"/>
        </w:rPr>
        <w:t>Обучая детей, педагог корригирует недостатки трудовой деятельности школьников, формирует их</w:t>
      </w:r>
      <w:r w:rsidRPr="00DD3E5B">
        <w:rPr>
          <w:rStyle w:val="apple-converted-space"/>
          <w:rFonts w:ascii="Times New Roman" w:hAnsi="Times New Roman"/>
          <w:color w:val="000000"/>
          <w:sz w:val="24"/>
          <w:szCs w:val="24"/>
        </w:rPr>
        <w:t xml:space="preserve"> взаимоотношение в коллективе. </w:t>
      </w:r>
      <w:r w:rsidRPr="00DD3E5B">
        <w:rPr>
          <w:rFonts w:ascii="Times New Roman" w:hAnsi="Times New Roman"/>
          <w:color w:val="000000"/>
          <w:sz w:val="24"/>
          <w:szCs w:val="24"/>
        </w:rPr>
        <w:t>Совершенно очевидно, что трудовое воспитание связано с физическим, нравственным, эстетическим и др. направлениями Систематически</w:t>
      </w:r>
      <w:r w:rsidRPr="00DD3E5B">
        <w:rPr>
          <w:rStyle w:val="apple-converted-space"/>
          <w:rFonts w:ascii="Times New Roman" w:hAnsi="Times New Roman"/>
          <w:color w:val="000000"/>
          <w:sz w:val="24"/>
          <w:szCs w:val="24"/>
        </w:rPr>
        <w:t xml:space="preserve"> выполняемая работа </w:t>
      </w:r>
      <w:r w:rsidRPr="00DD3E5B">
        <w:rPr>
          <w:rFonts w:ascii="Times New Roman" w:hAnsi="Times New Roman"/>
          <w:color w:val="000000"/>
          <w:sz w:val="24"/>
          <w:szCs w:val="24"/>
        </w:rPr>
        <w:t>позволяет развивать чувство долга и товарищества, ответственности за порученное дело и такие качества личности как настойчивость, честность, правдивость.</w:t>
      </w:r>
    </w:p>
    <w:p w:rsidR="00ED0188" w:rsidRPr="00DD3E5B" w:rsidRDefault="00ED0188" w:rsidP="00DD3E5B">
      <w:pPr>
        <w:spacing w:after="0" w:line="360" w:lineRule="auto"/>
        <w:ind w:firstLine="360"/>
        <w:contextualSpacing/>
        <w:jc w:val="both"/>
        <w:rPr>
          <w:rFonts w:ascii="Times New Roman" w:hAnsi="Times New Roman"/>
          <w:sz w:val="24"/>
          <w:szCs w:val="24"/>
        </w:rPr>
      </w:pPr>
      <w:r w:rsidRPr="00DD3E5B">
        <w:rPr>
          <w:rFonts w:ascii="Times New Roman" w:hAnsi="Times New Roman"/>
          <w:color w:val="000000"/>
          <w:sz w:val="24"/>
          <w:szCs w:val="24"/>
        </w:rPr>
        <w:t xml:space="preserve">Трудовая деятельность позволяет включать </w:t>
      </w:r>
      <w:r>
        <w:rPr>
          <w:rFonts w:ascii="Times New Roman" w:hAnsi="Times New Roman"/>
          <w:color w:val="000000"/>
          <w:sz w:val="24"/>
          <w:szCs w:val="24"/>
        </w:rPr>
        <w:t>об</w:t>
      </w:r>
      <w:r w:rsidRPr="00DD3E5B">
        <w:rPr>
          <w:rFonts w:ascii="Times New Roman" w:hAnsi="Times New Roman"/>
          <w:color w:val="000000"/>
          <w:sz w:val="24"/>
          <w:szCs w:val="24"/>
        </w:rPr>
        <w:t>уча</w:t>
      </w:r>
      <w:r>
        <w:rPr>
          <w:rFonts w:ascii="Times New Roman" w:hAnsi="Times New Roman"/>
          <w:color w:val="000000"/>
          <w:sz w:val="24"/>
          <w:szCs w:val="24"/>
        </w:rPr>
        <w:t>ю</w:t>
      </w:r>
      <w:r w:rsidRPr="00DD3E5B">
        <w:rPr>
          <w:rFonts w:ascii="Times New Roman" w:hAnsi="Times New Roman"/>
          <w:color w:val="000000"/>
          <w:sz w:val="24"/>
          <w:szCs w:val="24"/>
        </w:rPr>
        <w:t>щихся в процессы, которые оказывают благотворное влияние на весь организм ребёнка. У них воспитываются определённые навыки личной гигиены, привычка следить за чистотой помещений, что создаёт условия для здорового образа жизни. Включение школьников в общественно - полезную деятельность позволяет также постигнуть его красоту, получить удовлетворение от его результатов.</w:t>
      </w:r>
    </w:p>
    <w:p w:rsidR="00ED0188" w:rsidRPr="00DD3E5B" w:rsidRDefault="00ED0188" w:rsidP="00DD3E5B">
      <w:pPr>
        <w:pStyle w:val="NormalWeb"/>
        <w:shd w:val="clear" w:color="auto" w:fill="FFFFFF"/>
        <w:spacing w:before="0" w:beforeAutospacing="0" w:after="0" w:afterAutospacing="0" w:line="360" w:lineRule="auto"/>
        <w:ind w:firstLine="360"/>
        <w:contextualSpacing/>
        <w:jc w:val="both"/>
        <w:textAlignment w:val="baseline"/>
        <w:rPr>
          <w:color w:val="000000"/>
        </w:rPr>
      </w:pPr>
      <w:r w:rsidRPr="00DD3E5B">
        <w:rPr>
          <w:b/>
          <w:bCs/>
          <w:color w:val="000000"/>
          <w:bdr w:val="none" w:sz="0" w:space="0" w:color="auto" w:frame="1"/>
        </w:rPr>
        <w:t>Цель:</w:t>
      </w:r>
      <w:r w:rsidRPr="00DD3E5B">
        <w:rPr>
          <w:rStyle w:val="apple-converted-space"/>
          <w:b/>
          <w:bCs/>
          <w:color w:val="000000"/>
          <w:bdr w:val="none" w:sz="0" w:space="0" w:color="auto" w:frame="1"/>
        </w:rPr>
        <w:t> </w:t>
      </w:r>
      <w:r w:rsidRPr="00DD3E5B">
        <w:rPr>
          <w:color w:val="000000"/>
        </w:rPr>
        <w:t>формирование трудовых умений и навыков обучающихся для успешной адаптации в социуме.</w:t>
      </w:r>
    </w:p>
    <w:p w:rsidR="00ED0188" w:rsidRPr="00DD3E5B" w:rsidRDefault="00ED0188" w:rsidP="00DD3E5B">
      <w:pPr>
        <w:pStyle w:val="NormalWeb"/>
        <w:shd w:val="clear" w:color="auto" w:fill="FFFFFF"/>
        <w:spacing w:before="0" w:beforeAutospacing="0" w:after="0" w:afterAutospacing="0" w:line="360" w:lineRule="auto"/>
        <w:ind w:firstLine="360"/>
        <w:contextualSpacing/>
        <w:jc w:val="both"/>
        <w:textAlignment w:val="baseline"/>
        <w:rPr>
          <w:color w:val="000000"/>
        </w:rPr>
      </w:pPr>
      <w:r w:rsidRPr="00DD3E5B">
        <w:rPr>
          <w:b/>
          <w:bCs/>
          <w:color w:val="000000"/>
          <w:bdr w:val="none" w:sz="0" w:space="0" w:color="auto" w:frame="1"/>
        </w:rPr>
        <w:t>Задачи:</w:t>
      </w:r>
    </w:p>
    <w:p w:rsidR="00ED0188" w:rsidRPr="00DD3E5B" w:rsidRDefault="00ED0188" w:rsidP="00DD3E5B">
      <w:pPr>
        <w:pStyle w:val="NormalWeb"/>
        <w:shd w:val="clear" w:color="auto" w:fill="FFFFFF"/>
        <w:spacing w:before="0" w:beforeAutospacing="0" w:after="0" w:afterAutospacing="0" w:line="360" w:lineRule="auto"/>
        <w:contextualSpacing/>
        <w:jc w:val="both"/>
        <w:textAlignment w:val="baseline"/>
        <w:rPr>
          <w:color w:val="000000"/>
        </w:rPr>
      </w:pPr>
      <w:r w:rsidRPr="00DD3E5B">
        <w:rPr>
          <w:color w:val="000000"/>
        </w:rPr>
        <w:t>1. Совершенствовать трудовые умения и навыки по уходу за собой и своим жилищем</w:t>
      </w:r>
      <w:r>
        <w:rPr>
          <w:color w:val="000000"/>
        </w:rPr>
        <w:t xml:space="preserve"> (класс, школа)</w:t>
      </w:r>
      <w:r w:rsidRPr="00DD3E5B">
        <w:rPr>
          <w:color w:val="000000"/>
        </w:rPr>
        <w:t>.</w:t>
      </w:r>
    </w:p>
    <w:p w:rsidR="00ED0188" w:rsidRPr="00DD3E5B" w:rsidRDefault="00ED0188" w:rsidP="00DD3E5B">
      <w:pPr>
        <w:pStyle w:val="NormalWeb"/>
        <w:shd w:val="clear" w:color="auto" w:fill="FFFFFF"/>
        <w:spacing w:before="375" w:beforeAutospacing="0" w:after="375" w:afterAutospacing="0" w:line="360" w:lineRule="auto"/>
        <w:contextualSpacing/>
        <w:jc w:val="both"/>
        <w:textAlignment w:val="baseline"/>
        <w:rPr>
          <w:color w:val="000000"/>
        </w:rPr>
      </w:pPr>
      <w:r w:rsidRPr="00DD3E5B">
        <w:rPr>
          <w:color w:val="000000"/>
        </w:rPr>
        <w:t>2. Прививать навыки коллективной трудовой деятельности.</w:t>
      </w:r>
    </w:p>
    <w:p w:rsidR="00ED0188" w:rsidRDefault="00ED0188" w:rsidP="00DD3E5B">
      <w:pPr>
        <w:pStyle w:val="NormalWeb"/>
        <w:shd w:val="clear" w:color="auto" w:fill="FFFFFF"/>
        <w:spacing w:before="375" w:beforeAutospacing="0" w:after="375" w:afterAutospacing="0" w:line="360" w:lineRule="auto"/>
        <w:contextualSpacing/>
        <w:jc w:val="both"/>
        <w:textAlignment w:val="baseline"/>
        <w:rPr>
          <w:color w:val="000000"/>
        </w:rPr>
      </w:pPr>
      <w:r>
        <w:rPr>
          <w:color w:val="000000"/>
        </w:rPr>
        <w:t>3.</w:t>
      </w:r>
      <w:r w:rsidRPr="00DD3E5B">
        <w:rPr>
          <w:color w:val="000000"/>
        </w:rPr>
        <w:t>Развивать эмоциональную сферу (ответственность, целеустремлённость, решительность, самостоятельность).</w:t>
      </w:r>
    </w:p>
    <w:p w:rsidR="00ED0188" w:rsidRPr="00DD3E5B" w:rsidRDefault="00ED0188" w:rsidP="00DD3E5B">
      <w:pPr>
        <w:pStyle w:val="NormalWeb"/>
        <w:shd w:val="clear" w:color="auto" w:fill="FFFFFF"/>
        <w:spacing w:before="375" w:beforeAutospacing="0" w:after="375" w:afterAutospacing="0" w:line="360" w:lineRule="auto"/>
        <w:contextualSpacing/>
        <w:jc w:val="both"/>
        <w:textAlignment w:val="baseline"/>
        <w:rPr>
          <w:color w:val="000000"/>
        </w:rPr>
      </w:pPr>
    </w:p>
    <w:p w:rsidR="00ED0188" w:rsidRPr="00DD3E5B" w:rsidRDefault="00ED0188" w:rsidP="00DD3E5B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contextualSpacing/>
        <w:jc w:val="both"/>
        <w:textAlignment w:val="baseline"/>
        <w:rPr>
          <w:color w:val="000000"/>
        </w:rPr>
      </w:pPr>
      <w:r w:rsidRPr="00DD3E5B">
        <w:rPr>
          <w:b/>
          <w:bCs/>
          <w:color w:val="000000"/>
          <w:bdr w:val="none" w:sz="0" w:space="0" w:color="auto" w:frame="1"/>
        </w:rPr>
        <w:t>Принципы построения программы:</w:t>
      </w:r>
    </w:p>
    <w:p w:rsidR="00ED0188" w:rsidRPr="00DD3E5B" w:rsidRDefault="00ED0188" w:rsidP="00DD3E5B">
      <w:pPr>
        <w:pStyle w:val="NormalWeb"/>
        <w:shd w:val="clear" w:color="auto" w:fill="FFFFFF"/>
        <w:spacing w:before="375" w:beforeAutospacing="0" w:after="375" w:afterAutospacing="0" w:line="360" w:lineRule="auto"/>
        <w:ind w:firstLine="708"/>
        <w:contextualSpacing/>
        <w:jc w:val="both"/>
        <w:textAlignment w:val="baseline"/>
        <w:rPr>
          <w:color w:val="000000"/>
        </w:rPr>
      </w:pPr>
      <w:r w:rsidRPr="00DD3E5B">
        <w:rPr>
          <w:color w:val="000000"/>
        </w:rPr>
        <w:t xml:space="preserve">При организации работы по общественно-полезной деятельности с </w:t>
      </w:r>
      <w:r>
        <w:rPr>
          <w:color w:val="000000"/>
        </w:rPr>
        <w:t>об</w:t>
      </w:r>
      <w:r w:rsidRPr="00DD3E5B">
        <w:rPr>
          <w:color w:val="000000"/>
        </w:rPr>
        <w:t>уча</w:t>
      </w:r>
      <w:r>
        <w:rPr>
          <w:color w:val="000000"/>
        </w:rPr>
        <w:t>ю</w:t>
      </w:r>
      <w:r w:rsidRPr="00DD3E5B">
        <w:rPr>
          <w:color w:val="000000"/>
        </w:rPr>
        <w:t>щимися руководствуемся следующими принципами:</w:t>
      </w:r>
    </w:p>
    <w:p w:rsidR="00ED0188" w:rsidRPr="00DD3E5B" w:rsidRDefault="00ED0188" w:rsidP="00DD3E5B">
      <w:pPr>
        <w:pStyle w:val="NormalWeb"/>
        <w:shd w:val="clear" w:color="auto" w:fill="FFFFFF"/>
        <w:spacing w:before="375" w:beforeAutospacing="0" w:after="375" w:afterAutospacing="0" w:line="360" w:lineRule="auto"/>
        <w:contextualSpacing/>
        <w:jc w:val="both"/>
        <w:textAlignment w:val="baseline"/>
        <w:rPr>
          <w:color w:val="000000"/>
        </w:rPr>
      </w:pPr>
      <w:r w:rsidRPr="00DD3E5B">
        <w:rPr>
          <w:color w:val="000000"/>
        </w:rPr>
        <w:t>1.  Соответствие предлагаемого материа</w:t>
      </w:r>
      <w:r>
        <w:rPr>
          <w:color w:val="000000"/>
        </w:rPr>
        <w:t>ла возрастным особенностям обучющихся</w:t>
      </w:r>
      <w:r w:rsidRPr="00DD3E5B">
        <w:rPr>
          <w:color w:val="000000"/>
        </w:rPr>
        <w:t>.</w:t>
      </w:r>
    </w:p>
    <w:p w:rsidR="00ED0188" w:rsidRPr="00DD3E5B" w:rsidRDefault="00ED0188" w:rsidP="00DD3E5B">
      <w:pPr>
        <w:pStyle w:val="NormalWeb"/>
        <w:shd w:val="clear" w:color="auto" w:fill="FFFFFF"/>
        <w:spacing w:before="375" w:beforeAutospacing="0" w:after="375" w:afterAutospacing="0" w:line="360" w:lineRule="auto"/>
        <w:contextualSpacing/>
        <w:jc w:val="both"/>
        <w:textAlignment w:val="baseline"/>
        <w:rPr>
          <w:color w:val="000000"/>
        </w:rPr>
      </w:pPr>
      <w:r w:rsidRPr="00DD3E5B">
        <w:rPr>
          <w:color w:val="000000"/>
        </w:rPr>
        <w:t>2.  Индивидуализация заданий.</w:t>
      </w:r>
    </w:p>
    <w:p w:rsidR="00ED0188" w:rsidRPr="00DD3E5B" w:rsidRDefault="00ED0188" w:rsidP="00DD3E5B">
      <w:pPr>
        <w:pStyle w:val="NormalWeb"/>
        <w:shd w:val="clear" w:color="auto" w:fill="FFFFFF"/>
        <w:spacing w:before="375" w:beforeAutospacing="0" w:after="375" w:afterAutospacing="0" w:line="360" w:lineRule="auto"/>
        <w:contextualSpacing/>
        <w:jc w:val="both"/>
        <w:textAlignment w:val="baseline"/>
        <w:rPr>
          <w:color w:val="000000"/>
        </w:rPr>
      </w:pPr>
      <w:r w:rsidRPr="00DD3E5B">
        <w:rPr>
          <w:color w:val="000000"/>
        </w:rPr>
        <w:t>3.  Использование активных форм и методов обучения.</w:t>
      </w:r>
    </w:p>
    <w:p w:rsidR="00ED0188" w:rsidRPr="00DD3E5B" w:rsidRDefault="00ED0188" w:rsidP="00DD3E5B">
      <w:pPr>
        <w:pStyle w:val="NormalWeb"/>
        <w:shd w:val="clear" w:color="auto" w:fill="FFFFFF"/>
        <w:spacing w:before="375" w:beforeAutospacing="0" w:after="375" w:afterAutospacing="0" w:line="360" w:lineRule="auto"/>
        <w:contextualSpacing/>
        <w:jc w:val="both"/>
        <w:textAlignment w:val="baseline"/>
        <w:rPr>
          <w:color w:val="000000"/>
        </w:rPr>
      </w:pPr>
      <w:r w:rsidRPr="00DD3E5B">
        <w:rPr>
          <w:color w:val="000000"/>
        </w:rPr>
        <w:t>4.  Преемственность среди обучающихся начального звена.</w:t>
      </w:r>
    </w:p>
    <w:p w:rsidR="00ED0188" w:rsidRPr="00DD3E5B" w:rsidRDefault="00ED0188" w:rsidP="00DD3E5B">
      <w:pPr>
        <w:pStyle w:val="c0"/>
        <w:shd w:val="clear" w:color="auto" w:fill="FFFFFF"/>
        <w:spacing w:before="0" w:beforeAutospacing="0" w:after="0" w:afterAutospacing="0" w:line="360" w:lineRule="auto"/>
        <w:ind w:left="4" w:right="10" w:firstLine="326"/>
        <w:contextualSpacing/>
        <w:jc w:val="both"/>
        <w:rPr>
          <w:color w:val="000000"/>
        </w:rPr>
      </w:pPr>
      <w:r w:rsidRPr="00DD3E5B">
        <w:rPr>
          <w:rStyle w:val="c1"/>
          <w:color w:val="000000"/>
        </w:rPr>
        <w:t xml:space="preserve">Первые трудовые навыки закладываются в процессе самообслуживания. Цель самообслуживания — воспитать у </w:t>
      </w:r>
      <w:r>
        <w:rPr>
          <w:rStyle w:val="c1"/>
          <w:color w:val="000000"/>
        </w:rPr>
        <w:t>об</w:t>
      </w:r>
      <w:r w:rsidRPr="00DD3E5B">
        <w:rPr>
          <w:rStyle w:val="c1"/>
          <w:color w:val="000000"/>
        </w:rPr>
        <w:t>уча</w:t>
      </w:r>
      <w:r>
        <w:rPr>
          <w:rStyle w:val="c1"/>
          <w:color w:val="000000"/>
        </w:rPr>
        <w:t>ю</w:t>
      </w:r>
      <w:r w:rsidRPr="00DD3E5B">
        <w:rPr>
          <w:rStyle w:val="c1"/>
          <w:color w:val="000000"/>
        </w:rPr>
        <w:t xml:space="preserve">щихся хозяйскую заботу о нуждах коллектива, своей семьи, стремление поддерживать чистоту, в классе, на школьном дворе. </w:t>
      </w:r>
      <w:r>
        <w:rPr>
          <w:rStyle w:val="c1"/>
          <w:color w:val="000000"/>
        </w:rPr>
        <w:t>Обу</w:t>
      </w:r>
      <w:r w:rsidRPr="00DD3E5B">
        <w:rPr>
          <w:rStyle w:val="c1"/>
          <w:color w:val="000000"/>
        </w:rPr>
        <w:t>ча</w:t>
      </w:r>
      <w:r>
        <w:rPr>
          <w:rStyle w:val="c1"/>
          <w:color w:val="000000"/>
        </w:rPr>
        <w:t>ю</w:t>
      </w:r>
      <w:r w:rsidRPr="00DD3E5B">
        <w:rPr>
          <w:rStyle w:val="c1"/>
          <w:color w:val="000000"/>
        </w:rPr>
        <w:t>щихся привлекают к выполнению различных поручений, свя</w:t>
      </w:r>
      <w:r>
        <w:rPr>
          <w:rStyle w:val="c1"/>
          <w:color w:val="000000"/>
        </w:rPr>
        <w:t xml:space="preserve">занных с дежурством по классу, </w:t>
      </w:r>
      <w:r w:rsidRPr="00DD3E5B">
        <w:rPr>
          <w:rStyle w:val="c1"/>
          <w:color w:val="000000"/>
        </w:rPr>
        <w:t xml:space="preserve"> уходу за растениями в классах</w:t>
      </w:r>
      <w:r>
        <w:rPr>
          <w:rStyle w:val="c1"/>
          <w:color w:val="000000"/>
        </w:rPr>
        <w:t>, школы, пришкольного участка</w:t>
      </w:r>
      <w:r w:rsidRPr="00DD3E5B">
        <w:rPr>
          <w:rStyle w:val="c1"/>
          <w:color w:val="000000"/>
        </w:rPr>
        <w:t>. Учащиеся могут заниматься подготовкой оборудования, материалов для учебных занятий и др.</w:t>
      </w:r>
    </w:p>
    <w:p w:rsidR="00ED0188" w:rsidRPr="00DD3E5B" w:rsidRDefault="00ED0188" w:rsidP="00DD3E5B">
      <w:pPr>
        <w:pStyle w:val="c0"/>
        <w:shd w:val="clear" w:color="auto" w:fill="FFFFFF"/>
        <w:spacing w:before="0" w:beforeAutospacing="0" w:after="0" w:afterAutospacing="0" w:line="360" w:lineRule="auto"/>
        <w:ind w:right="24" w:firstLine="332"/>
        <w:contextualSpacing/>
        <w:jc w:val="both"/>
        <w:rPr>
          <w:color w:val="000000"/>
        </w:rPr>
      </w:pPr>
      <w:r w:rsidRPr="00DD3E5B">
        <w:rPr>
          <w:rStyle w:val="c1"/>
          <w:color w:val="000000"/>
        </w:rPr>
        <w:t>Работа может быть организована по бригадам и индивидуально. Перед практическими занятиями учащимся рассказывают об особенностях предстоящей работы, подробно показывают приемы ее выполнения, обращают внимание на соблюдение правил техники безопасности, личной гигиены, охрану окружающей среды, ставят задачу выполнения задания в определенный срок.</w:t>
      </w:r>
    </w:p>
    <w:p w:rsidR="00ED0188" w:rsidRPr="00DD3E5B" w:rsidRDefault="00ED0188" w:rsidP="00DD3E5B">
      <w:pPr>
        <w:pStyle w:val="c0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</w:rPr>
      </w:pPr>
      <w:r w:rsidRPr="00DD3E5B">
        <w:rPr>
          <w:rStyle w:val="c1"/>
          <w:color w:val="000000"/>
        </w:rPr>
        <w:t>    Программа предназначена для организации разнообразной внеурочной деятельности, ориентирована на эмоциональ</w:t>
      </w:r>
      <w:r>
        <w:rPr>
          <w:rStyle w:val="c1"/>
          <w:color w:val="000000"/>
        </w:rPr>
        <w:t xml:space="preserve">но – нравственное, творческое, </w:t>
      </w:r>
      <w:r w:rsidRPr="00DD3E5B">
        <w:rPr>
          <w:rStyle w:val="c1"/>
          <w:color w:val="000000"/>
        </w:rPr>
        <w:t>трудовое</w:t>
      </w:r>
      <w:r>
        <w:rPr>
          <w:rStyle w:val="c1"/>
          <w:color w:val="000000"/>
        </w:rPr>
        <w:t xml:space="preserve"> и социальное </w:t>
      </w:r>
      <w:r w:rsidRPr="00DD3E5B">
        <w:rPr>
          <w:rStyle w:val="c1"/>
          <w:color w:val="000000"/>
        </w:rPr>
        <w:t xml:space="preserve"> развитие ребёнка.</w:t>
      </w:r>
    </w:p>
    <w:p w:rsidR="00ED0188" w:rsidRDefault="00ED0188" w:rsidP="00806602">
      <w:pPr>
        <w:pStyle w:val="c0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Style w:val="c1"/>
          <w:color w:val="000000"/>
        </w:rPr>
      </w:pPr>
      <w:r w:rsidRPr="00DD3E5B">
        <w:rPr>
          <w:rStyle w:val="c1"/>
          <w:color w:val="000000"/>
        </w:rPr>
        <w:t>    Изучение данного курса тесно связано с такими дисциплинами, как изобразительное искусство, мир природы и человека, ручной труд.</w:t>
      </w:r>
    </w:p>
    <w:p w:rsidR="00ED0188" w:rsidRPr="00DD3E5B" w:rsidRDefault="00ED0188" w:rsidP="00806602">
      <w:pPr>
        <w:pStyle w:val="c0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</w:rPr>
      </w:pPr>
    </w:p>
    <w:p w:rsidR="00ED0188" w:rsidRPr="00DD3E5B" w:rsidRDefault="00ED0188" w:rsidP="00806602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contextualSpacing/>
        <w:jc w:val="both"/>
        <w:textAlignment w:val="baseline"/>
        <w:rPr>
          <w:color w:val="000000"/>
        </w:rPr>
      </w:pPr>
      <w:r w:rsidRPr="00DD3E5B">
        <w:rPr>
          <w:b/>
          <w:bCs/>
          <w:color w:val="000000"/>
          <w:bdr w:val="none" w:sz="0" w:space="0" w:color="auto" w:frame="1"/>
        </w:rPr>
        <w:t>Программа состоит из 4 разделов:</w:t>
      </w:r>
    </w:p>
    <w:p w:rsidR="00ED0188" w:rsidRPr="00DD3E5B" w:rsidRDefault="00ED0188" w:rsidP="00DD3E5B">
      <w:pPr>
        <w:pStyle w:val="NormalWeb"/>
        <w:shd w:val="clear" w:color="auto" w:fill="FFFFFF"/>
        <w:spacing w:before="0" w:beforeAutospacing="0" w:after="0" w:afterAutospacing="0" w:line="360" w:lineRule="auto"/>
        <w:contextualSpacing/>
        <w:jc w:val="both"/>
        <w:textAlignment w:val="baseline"/>
        <w:rPr>
          <w:color w:val="000000"/>
        </w:rPr>
      </w:pPr>
      <w:r w:rsidRPr="00DD3E5B">
        <w:rPr>
          <w:b/>
          <w:bCs/>
          <w:color w:val="000000"/>
          <w:bdr w:val="none" w:sz="0" w:space="0" w:color="auto" w:frame="1"/>
        </w:rPr>
        <w:t>1.</w:t>
      </w:r>
      <w:r w:rsidRPr="00DD3E5B">
        <w:rPr>
          <w:rStyle w:val="apple-converted-space"/>
          <w:color w:val="000000"/>
        </w:rPr>
        <w:t> </w:t>
      </w:r>
      <w:r w:rsidRPr="00DD3E5B">
        <w:rPr>
          <w:b/>
          <w:bCs/>
          <w:color w:val="000000"/>
          <w:bdr w:val="none" w:sz="0" w:space="0" w:color="auto" w:frame="1"/>
        </w:rPr>
        <w:t>« Общественно-полезный труд»</w:t>
      </w:r>
      <w:r w:rsidRPr="00DD3E5B">
        <w:rPr>
          <w:rStyle w:val="apple-converted-space"/>
          <w:color w:val="000000"/>
        </w:rPr>
        <w:t> </w:t>
      </w:r>
      <w:r w:rsidRPr="00DD3E5B">
        <w:rPr>
          <w:color w:val="000000"/>
        </w:rPr>
        <w:t xml:space="preserve">практическая работа </w:t>
      </w:r>
      <w:r w:rsidRPr="00DD3E5B">
        <w:rPr>
          <w:rStyle w:val="apple-converted-space"/>
          <w:color w:val="000000"/>
        </w:rPr>
        <w:t> </w:t>
      </w:r>
      <w:r w:rsidRPr="00DD3E5B">
        <w:rPr>
          <w:color w:val="000000"/>
        </w:rPr>
        <w:t xml:space="preserve">по уборке и озеленению закрепленного </w:t>
      </w:r>
      <w:r>
        <w:rPr>
          <w:color w:val="000000"/>
        </w:rPr>
        <w:t xml:space="preserve">пришкольного </w:t>
      </w:r>
      <w:r w:rsidRPr="00DD3E5B">
        <w:rPr>
          <w:color w:val="000000"/>
        </w:rPr>
        <w:t xml:space="preserve"> участка; акции милосердия; операции, трудовые десанты.</w:t>
      </w:r>
    </w:p>
    <w:p w:rsidR="00ED0188" w:rsidRPr="00DD3E5B" w:rsidRDefault="00ED0188" w:rsidP="00DD3E5B">
      <w:pPr>
        <w:pStyle w:val="NormalWeb"/>
        <w:shd w:val="clear" w:color="auto" w:fill="FFFFFF"/>
        <w:spacing w:before="0" w:beforeAutospacing="0" w:after="0" w:afterAutospacing="0" w:line="360" w:lineRule="auto"/>
        <w:contextualSpacing/>
        <w:jc w:val="both"/>
        <w:textAlignment w:val="baseline"/>
        <w:rPr>
          <w:color w:val="000000"/>
        </w:rPr>
      </w:pPr>
      <w:r w:rsidRPr="00DD3E5B">
        <w:rPr>
          <w:b/>
          <w:bCs/>
          <w:color w:val="000000"/>
          <w:bdr w:val="none" w:sz="0" w:space="0" w:color="auto" w:frame="1"/>
        </w:rPr>
        <w:t>2.</w:t>
      </w:r>
      <w:r w:rsidRPr="00DD3E5B">
        <w:rPr>
          <w:rStyle w:val="apple-converted-space"/>
          <w:color w:val="000000"/>
        </w:rPr>
        <w:t> </w:t>
      </w:r>
      <w:r w:rsidRPr="00DD3E5B">
        <w:rPr>
          <w:b/>
          <w:bCs/>
          <w:color w:val="000000"/>
          <w:bdr w:val="none" w:sz="0" w:space="0" w:color="auto" w:frame="1"/>
        </w:rPr>
        <w:t>«Хозяйственно-бытовая деятельность»</w:t>
      </w:r>
      <w:r w:rsidRPr="00DD3E5B">
        <w:rPr>
          <w:rStyle w:val="apple-converted-space"/>
          <w:color w:val="000000"/>
        </w:rPr>
        <w:t> </w:t>
      </w:r>
      <w:r w:rsidRPr="00DD3E5B">
        <w:rPr>
          <w:color w:val="000000"/>
        </w:rPr>
        <w:t>самообслуживающий труд; уход за сезонной одеждой (маркировка, чистка, стирка, глажка, пришивание пуговиц, ремонт);</w:t>
      </w:r>
      <w:r>
        <w:rPr>
          <w:color w:val="000000"/>
        </w:rPr>
        <w:t xml:space="preserve"> навыки уборки класса, рабочего места</w:t>
      </w:r>
      <w:r w:rsidRPr="00DD3E5B">
        <w:rPr>
          <w:color w:val="000000"/>
        </w:rPr>
        <w:t>; правила ухода за комнатными растениями</w:t>
      </w:r>
      <w:r>
        <w:rPr>
          <w:color w:val="000000"/>
        </w:rPr>
        <w:t xml:space="preserve"> класса и школы</w:t>
      </w:r>
      <w:r w:rsidRPr="00DD3E5B">
        <w:rPr>
          <w:color w:val="000000"/>
        </w:rPr>
        <w:t>; общая ориентировка в мире профессий и профессиональное самоопределение.</w:t>
      </w:r>
    </w:p>
    <w:p w:rsidR="00ED0188" w:rsidRPr="00DD3E5B" w:rsidRDefault="00ED0188" w:rsidP="00DD3E5B">
      <w:pPr>
        <w:pStyle w:val="NormalWeb"/>
        <w:shd w:val="clear" w:color="auto" w:fill="FFFFFF"/>
        <w:spacing w:before="0" w:beforeAutospacing="0" w:after="0" w:afterAutospacing="0" w:line="360" w:lineRule="auto"/>
        <w:contextualSpacing/>
        <w:jc w:val="both"/>
        <w:textAlignment w:val="baseline"/>
        <w:rPr>
          <w:color w:val="000000"/>
        </w:rPr>
      </w:pPr>
      <w:r w:rsidRPr="00DD3E5B">
        <w:rPr>
          <w:b/>
          <w:bCs/>
          <w:color w:val="000000"/>
          <w:bdr w:val="none" w:sz="0" w:space="0" w:color="auto" w:frame="1"/>
        </w:rPr>
        <w:t>3.</w:t>
      </w:r>
      <w:r w:rsidRPr="00DD3E5B">
        <w:rPr>
          <w:rStyle w:val="apple-converted-space"/>
          <w:color w:val="000000"/>
        </w:rPr>
        <w:t> </w:t>
      </w:r>
      <w:r w:rsidRPr="00DD3E5B">
        <w:rPr>
          <w:b/>
          <w:bCs/>
          <w:color w:val="000000"/>
          <w:bdr w:val="none" w:sz="0" w:space="0" w:color="auto" w:frame="1"/>
        </w:rPr>
        <w:t>«Хранители природы»</w:t>
      </w:r>
      <w:r w:rsidRPr="00DD3E5B">
        <w:rPr>
          <w:rStyle w:val="apple-converted-space"/>
          <w:color w:val="000000"/>
        </w:rPr>
        <w:t> </w:t>
      </w:r>
      <w:r w:rsidRPr="00DD3E5B">
        <w:rPr>
          <w:color w:val="000000"/>
        </w:rPr>
        <w:t>основы экологических проблем, разнообразие растительного и животного мира края, города, пришкольного участка; изучение пагубного влияния предприятий города на экологию и здоровье людей; создание экологической тропы; проведение исследования пришкольного участка.</w:t>
      </w:r>
    </w:p>
    <w:p w:rsidR="00ED0188" w:rsidRDefault="00ED0188" w:rsidP="00DD3E5B">
      <w:pPr>
        <w:pStyle w:val="NormalWeb"/>
        <w:shd w:val="clear" w:color="auto" w:fill="FFFFFF"/>
        <w:spacing w:before="0" w:beforeAutospacing="0" w:after="0" w:afterAutospacing="0" w:line="360" w:lineRule="auto"/>
        <w:contextualSpacing/>
        <w:jc w:val="both"/>
        <w:textAlignment w:val="baseline"/>
        <w:rPr>
          <w:color w:val="000000"/>
        </w:rPr>
      </w:pPr>
      <w:r w:rsidRPr="00DD3E5B">
        <w:rPr>
          <w:b/>
          <w:bCs/>
          <w:color w:val="000000"/>
          <w:bdr w:val="none" w:sz="0" w:space="0" w:color="auto" w:frame="1"/>
        </w:rPr>
        <w:t>4.</w:t>
      </w:r>
      <w:r w:rsidRPr="00DD3E5B">
        <w:rPr>
          <w:rStyle w:val="apple-converted-space"/>
          <w:color w:val="000000"/>
        </w:rPr>
        <w:t> </w:t>
      </w:r>
      <w:r w:rsidRPr="00DD3E5B">
        <w:rPr>
          <w:b/>
          <w:bCs/>
          <w:color w:val="000000"/>
          <w:bdr w:val="none" w:sz="0" w:space="0" w:color="auto" w:frame="1"/>
        </w:rPr>
        <w:t>«Творческая мастерская»</w:t>
      </w:r>
      <w:r w:rsidRPr="00DD3E5B">
        <w:rPr>
          <w:rStyle w:val="apple-converted-space"/>
          <w:color w:val="000000"/>
        </w:rPr>
        <w:t> </w:t>
      </w:r>
      <w:r w:rsidRPr="00DD3E5B">
        <w:rPr>
          <w:color w:val="000000"/>
        </w:rPr>
        <w:t>активная творческая работа, выпуск листовок, охранных грамот, информационных листов, выставки творческих работ, поделок, конкурсы, праздники труда, написание сочинений; проведение литературных вечеров.</w:t>
      </w:r>
    </w:p>
    <w:p w:rsidR="00ED0188" w:rsidRPr="00DD3E5B" w:rsidRDefault="00ED0188" w:rsidP="00DD3E5B">
      <w:pPr>
        <w:pStyle w:val="NormalWeb"/>
        <w:shd w:val="clear" w:color="auto" w:fill="FFFFFF"/>
        <w:spacing w:before="0" w:beforeAutospacing="0" w:after="0" w:afterAutospacing="0" w:line="360" w:lineRule="auto"/>
        <w:contextualSpacing/>
        <w:jc w:val="both"/>
        <w:textAlignment w:val="baseline"/>
        <w:rPr>
          <w:color w:val="000000"/>
        </w:rPr>
      </w:pPr>
    </w:p>
    <w:p w:rsidR="00ED0188" w:rsidRPr="00806602" w:rsidRDefault="00ED0188" w:rsidP="00806602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contextualSpacing/>
        <w:jc w:val="both"/>
        <w:textAlignment w:val="baseline"/>
        <w:rPr>
          <w:b/>
          <w:bCs/>
          <w:color w:val="000000"/>
          <w:bdr w:val="none" w:sz="0" w:space="0" w:color="auto" w:frame="1"/>
        </w:rPr>
      </w:pPr>
      <w:r w:rsidRPr="00DD3E5B">
        <w:rPr>
          <w:b/>
          <w:bCs/>
          <w:color w:val="000000"/>
          <w:bdr w:val="none" w:sz="0" w:space="0" w:color="auto" w:frame="1"/>
        </w:rPr>
        <w:t>Участники проекта:</w:t>
      </w:r>
      <w:r>
        <w:rPr>
          <w:b/>
          <w:bCs/>
          <w:color w:val="000000"/>
          <w:bdr w:val="none" w:sz="0" w:space="0" w:color="auto" w:frame="1"/>
        </w:rPr>
        <w:t xml:space="preserve"> </w:t>
      </w:r>
      <w:r w:rsidRPr="00DD3E5B">
        <w:rPr>
          <w:color w:val="000000"/>
        </w:rPr>
        <w:t>обучающиеся  с 1 по 4 класс</w:t>
      </w:r>
      <w:r w:rsidRPr="00DD3E5B">
        <w:rPr>
          <w:rStyle w:val="apple-converted-space"/>
          <w:color w:val="000000"/>
        </w:rPr>
        <w:t> </w:t>
      </w:r>
      <w:r w:rsidRPr="00DD3E5B">
        <w:rPr>
          <w:color w:val="000000"/>
        </w:rPr>
        <w:t>специальной коррекционной школы.</w:t>
      </w:r>
    </w:p>
    <w:p w:rsidR="00ED0188" w:rsidRDefault="00ED0188" w:rsidP="00806602">
      <w:pPr>
        <w:spacing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DD3E5B">
        <w:rPr>
          <w:rFonts w:ascii="Times New Roman" w:hAnsi="Times New Roman"/>
          <w:sz w:val="24"/>
          <w:szCs w:val="24"/>
        </w:rPr>
        <w:t>Программа рассчитана на 135 часов: 1 кл – 33 ч., 2 – 4 кл. – по 34 ч. и предполагает равномерное распределение этих часов по неделям и проведение регулярных еженедельных внеурочных занятий со школьниками - 1ч в неделю.</w:t>
      </w:r>
    </w:p>
    <w:p w:rsidR="00ED0188" w:rsidRPr="00806602" w:rsidRDefault="00ED0188" w:rsidP="00806602">
      <w:pPr>
        <w:spacing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806602">
        <w:rPr>
          <w:rFonts w:ascii="Times New Roman" w:hAnsi="Times New Roman"/>
          <w:sz w:val="24"/>
          <w:szCs w:val="24"/>
        </w:rPr>
        <w:t>Продолжительность одного занятия: в 1 классе -  30  - 35 минут, 2 – 4 классы – 35 – 40минут.</w:t>
      </w:r>
    </w:p>
    <w:p w:rsidR="00ED0188" w:rsidRPr="00DD3E5B" w:rsidRDefault="00ED0188" w:rsidP="00806602">
      <w:pPr>
        <w:spacing w:line="360" w:lineRule="auto"/>
        <w:ind w:firstLine="708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DD3E5B">
        <w:rPr>
          <w:rFonts w:ascii="Times New Roman" w:hAnsi="Times New Roman"/>
          <w:b/>
          <w:sz w:val="24"/>
          <w:szCs w:val="24"/>
        </w:rPr>
        <w:t>Оценка эффективности реализации программы</w:t>
      </w:r>
    </w:p>
    <w:p w:rsidR="00ED0188" w:rsidRDefault="00ED0188" w:rsidP="00806602">
      <w:pPr>
        <w:spacing w:line="360" w:lineRule="auto"/>
        <w:ind w:firstLine="708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806602">
        <w:rPr>
          <w:rFonts w:ascii="Times New Roman" w:hAnsi="Times New Roman"/>
          <w:sz w:val="24"/>
          <w:szCs w:val="24"/>
        </w:rPr>
        <w:t xml:space="preserve">В результате реализации программы должно обеспечиваться </w:t>
      </w:r>
      <w:r>
        <w:rPr>
          <w:rFonts w:ascii="Times New Roman" w:hAnsi="Times New Roman"/>
          <w:sz w:val="24"/>
          <w:szCs w:val="24"/>
        </w:rPr>
        <w:t xml:space="preserve">следующие </w:t>
      </w:r>
      <w:r w:rsidRPr="00806602">
        <w:rPr>
          <w:rFonts w:ascii="Times New Roman" w:hAnsi="Times New Roman"/>
          <w:sz w:val="24"/>
          <w:szCs w:val="24"/>
        </w:rPr>
        <w:t>достижени</w:t>
      </w:r>
      <w:r>
        <w:rPr>
          <w:rFonts w:ascii="Times New Roman" w:hAnsi="Times New Roman"/>
          <w:sz w:val="24"/>
          <w:szCs w:val="24"/>
        </w:rPr>
        <w:t>я</w:t>
      </w:r>
    </w:p>
    <w:p w:rsidR="00ED0188" w:rsidRPr="00DD3E5B" w:rsidRDefault="00ED0188" w:rsidP="00806602">
      <w:pPr>
        <w:spacing w:line="36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D3E5B">
        <w:rPr>
          <w:rFonts w:ascii="Times New Roman" w:hAnsi="Times New Roman"/>
          <w:b/>
          <w:sz w:val="24"/>
          <w:szCs w:val="24"/>
        </w:rPr>
        <w:t xml:space="preserve">обучающихся </w:t>
      </w:r>
      <w:r w:rsidRPr="00DD3E5B">
        <w:rPr>
          <w:rFonts w:ascii="Times New Roman" w:hAnsi="Times New Roman"/>
          <w:b/>
          <w:sz w:val="24"/>
          <w:szCs w:val="24"/>
          <w:lang w:eastAsia="ru-RU"/>
        </w:rPr>
        <w:t xml:space="preserve"> 1 класса:</w:t>
      </w:r>
    </w:p>
    <w:p w:rsidR="00ED0188" w:rsidRPr="00DD3E5B" w:rsidRDefault="00ED0188" w:rsidP="00DD3E5B">
      <w:pPr>
        <w:tabs>
          <w:tab w:val="left" w:pos="700"/>
          <w:tab w:val="left" w:pos="9540"/>
        </w:tabs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D3E5B">
        <w:rPr>
          <w:rFonts w:ascii="Times New Roman" w:hAnsi="Times New Roman"/>
          <w:sz w:val="24"/>
          <w:szCs w:val="24"/>
          <w:lang w:eastAsia="ru-RU"/>
        </w:rPr>
        <w:t xml:space="preserve">- знают и выполняют правила дежурных по классу; </w:t>
      </w:r>
    </w:p>
    <w:p w:rsidR="00ED0188" w:rsidRPr="00DD3E5B" w:rsidRDefault="00ED0188" w:rsidP="00DD3E5B">
      <w:pPr>
        <w:tabs>
          <w:tab w:val="left" w:pos="700"/>
          <w:tab w:val="left" w:pos="9540"/>
        </w:tabs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D3E5B">
        <w:rPr>
          <w:rFonts w:ascii="Times New Roman" w:hAnsi="Times New Roman"/>
          <w:sz w:val="24"/>
          <w:szCs w:val="24"/>
          <w:lang w:eastAsia="ru-RU"/>
        </w:rPr>
        <w:t>- знают несколько видов комнатных растений;</w:t>
      </w:r>
    </w:p>
    <w:p w:rsidR="00ED0188" w:rsidRPr="00DD3E5B" w:rsidRDefault="00ED0188" w:rsidP="00DD3E5B">
      <w:pPr>
        <w:tabs>
          <w:tab w:val="left" w:pos="700"/>
          <w:tab w:val="left" w:pos="9540"/>
        </w:tabs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D3E5B">
        <w:rPr>
          <w:rFonts w:ascii="Times New Roman" w:hAnsi="Times New Roman"/>
          <w:sz w:val="24"/>
          <w:szCs w:val="24"/>
          <w:lang w:eastAsia="ru-RU"/>
        </w:rPr>
        <w:t>-знают некоторые способы ухода за комнатными растениями;</w:t>
      </w:r>
    </w:p>
    <w:p w:rsidR="00ED0188" w:rsidRPr="00DD3E5B" w:rsidRDefault="00ED0188" w:rsidP="00DD3E5B">
      <w:pPr>
        <w:tabs>
          <w:tab w:val="left" w:pos="700"/>
          <w:tab w:val="left" w:pos="9540"/>
        </w:tabs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D3E5B">
        <w:rPr>
          <w:rFonts w:ascii="Times New Roman" w:hAnsi="Times New Roman"/>
          <w:sz w:val="24"/>
          <w:szCs w:val="24"/>
          <w:lang w:eastAsia="ru-RU"/>
        </w:rPr>
        <w:t>- знают пословицы о труде;</w:t>
      </w:r>
    </w:p>
    <w:p w:rsidR="00ED0188" w:rsidRPr="00DD3E5B" w:rsidRDefault="00ED0188" w:rsidP="00DD3E5B">
      <w:pPr>
        <w:tabs>
          <w:tab w:val="left" w:pos="700"/>
          <w:tab w:val="left" w:pos="9540"/>
        </w:tabs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D3E5B">
        <w:rPr>
          <w:rFonts w:ascii="Times New Roman" w:hAnsi="Times New Roman"/>
          <w:sz w:val="24"/>
          <w:szCs w:val="24"/>
          <w:lang w:eastAsia="ru-RU"/>
        </w:rPr>
        <w:t>-имеют представление о хозяйственно-бытовом инвентаре;</w:t>
      </w:r>
    </w:p>
    <w:p w:rsidR="00ED0188" w:rsidRPr="00DD3E5B" w:rsidRDefault="00ED0188" w:rsidP="00DD3E5B">
      <w:pPr>
        <w:tabs>
          <w:tab w:val="left" w:pos="700"/>
          <w:tab w:val="left" w:pos="9540"/>
        </w:tabs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D3E5B">
        <w:rPr>
          <w:rFonts w:ascii="Times New Roman" w:hAnsi="Times New Roman"/>
          <w:sz w:val="24"/>
          <w:szCs w:val="24"/>
          <w:lang w:eastAsia="ru-RU"/>
        </w:rPr>
        <w:t xml:space="preserve">- знают правила бережного отношения к книгам;  </w:t>
      </w:r>
    </w:p>
    <w:p w:rsidR="00ED0188" w:rsidRPr="00DD3E5B" w:rsidRDefault="00ED0188" w:rsidP="00DD3E5B">
      <w:pPr>
        <w:tabs>
          <w:tab w:val="left" w:pos="700"/>
          <w:tab w:val="left" w:pos="9540"/>
        </w:tabs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D3E5B">
        <w:rPr>
          <w:rFonts w:ascii="Times New Roman" w:hAnsi="Times New Roman"/>
          <w:sz w:val="24"/>
          <w:szCs w:val="24"/>
          <w:lang w:eastAsia="ru-RU"/>
        </w:rPr>
        <w:t>- выполняют мелкий ремонт книг и тетрадей;</w:t>
      </w:r>
    </w:p>
    <w:p w:rsidR="00ED0188" w:rsidRPr="00DD3E5B" w:rsidRDefault="00ED0188" w:rsidP="00DD3E5B">
      <w:pPr>
        <w:tabs>
          <w:tab w:val="left" w:pos="700"/>
          <w:tab w:val="left" w:pos="9540"/>
        </w:tabs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D3E5B">
        <w:rPr>
          <w:rFonts w:ascii="Times New Roman" w:hAnsi="Times New Roman"/>
          <w:sz w:val="24"/>
          <w:szCs w:val="24"/>
          <w:lang w:eastAsia="ru-RU"/>
        </w:rPr>
        <w:t>-знают представления как правильно ухаживать  за сезонной обувью и одеждой;</w:t>
      </w:r>
    </w:p>
    <w:p w:rsidR="00ED0188" w:rsidRPr="00DD3E5B" w:rsidRDefault="00ED0188" w:rsidP="00DD3E5B">
      <w:pPr>
        <w:tabs>
          <w:tab w:val="left" w:pos="700"/>
          <w:tab w:val="left" w:pos="9540"/>
        </w:tabs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D3E5B">
        <w:rPr>
          <w:rFonts w:ascii="Times New Roman" w:hAnsi="Times New Roman"/>
          <w:sz w:val="24"/>
          <w:szCs w:val="24"/>
          <w:lang w:eastAsia="ru-RU"/>
        </w:rPr>
        <w:t>-бережно относятся к природе;</w:t>
      </w:r>
    </w:p>
    <w:p w:rsidR="00ED0188" w:rsidRPr="00DD3E5B" w:rsidRDefault="00ED0188" w:rsidP="00DD3E5B">
      <w:pPr>
        <w:tabs>
          <w:tab w:val="left" w:pos="700"/>
          <w:tab w:val="left" w:pos="9540"/>
        </w:tabs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D3E5B">
        <w:rPr>
          <w:rFonts w:ascii="Times New Roman" w:hAnsi="Times New Roman"/>
          <w:sz w:val="24"/>
          <w:szCs w:val="24"/>
          <w:lang w:eastAsia="ru-RU"/>
        </w:rPr>
        <w:t>-имеют некоторые представления о растительном мире школы, школьного участка, района, края;</w:t>
      </w:r>
    </w:p>
    <w:p w:rsidR="00ED0188" w:rsidRPr="00DD3E5B" w:rsidRDefault="00ED0188" w:rsidP="00DD3E5B">
      <w:pPr>
        <w:tabs>
          <w:tab w:val="left" w:pos="700"/>
          <w:tab w:val="left" w:pos="9540"/>
        </w:tabs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D3E5B">
        <w:rPr>
          <w:rFonts w:ascii="Times New Roman" w:hAnsi="Times New Roman"/>
          <w:sz w:val="24"/>
          <w:szCs w:val="24"/>
          <w:lang w:eastAsia="ru-RU"/>
        </w:rPr>
        <w:t>- выполняют творческие работы с использованием различных материалов.</w:t>
      </w:r>
    </w:p>
    <w:p w:rsidR="00ED0188" w:rsidRPr="00DD3E5B" w:rsidRDefault="00ED0188" w:rsidP="00DD3E5B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D3E5B">
        <w:rPr>
          <w:rFonts w:ascii="Times New Roman" w:hAnsi="Times New Roman"/>
          <w:b/>
          <w:sz w:val="24"/>
          <w:szCs w:val="24"/>
          <w:lang w:eastAsia="ru-RU"/>
        </w:rPr>
        <w:t>обучающихся 2 класса:</w:t>
      </w:r>
    </w:p>
    <w:p w:rsidR="00ED0188" w:rsidRPr="00DD3E5B" w:rsidRDefault="00ED0188" w:rsidP="00DD3E5B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D3E5B">
        <w:rPr>
          <w:rFonts w:ascii="Times New Roman" w:hAnsi="Times New Roman"/>
          <w:sz w:val="24"/>
          <w:szCs w:val="24"/>
        </w:rPr>
        <w:t>-бережно относятся  к окружающему миру, к природе;</w:t>
      </w:r>
    </w:p>
    <w:p w:rsidR="00ED0188" w:rsidRPr="00DD3E5B" w:rsidRDefault="00ED0188" w:rsidP="00DD3E5B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D3E5B">
        <w:rPr>
          <w:rFonts w:ascii="Times New Roman" w:hAnsi="Times New Roman"/>
          <w:sz w:val="24"/>
          <w:szCs w:val="24"/>
        </w:rPr>
        <w:t>-бережно относятся к птицам;</w:t>
      </w:r>
    </w:p>
    <w:p w:rsidR="00ED0188" w:rsidRPr="00DD3E5B" w:rsidRDefault="00ED0188" w:rsidP="00DD3E5B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D3E5B">
        <w:rPr>
          <w:rFonts w:ascii="Times New Roman" w:hAnsi="Times New Roman"/>
          <w:sz w:val="24"/>
          <w:szCs w:val="24"/>
        </w:rPr>
        <w:t>-имеют положительное отношение к труду, уважение к людям труда;</w:t>
      </w:r>
    </w:p>
    <w:p w:rsidR="00ED0188" w:rsidRPr="00DD3E5B" w:rsidRDefault="00ED0188" w:rsidP="00DD3E5B">
      <w:pPr>
        <w:tabs>
          <w:tab w:val="left" w:pos="700"/>
          <w:tab w:val="left" w:pos="9540"/>
        </w:tabs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D3E5B">
        <w:rPr>
          <w:rFonts w:ascii="Times New Roman" w:hAnsi="Times New Roman"/>
          <w:sz w:val="24"/>
          <w:szCs w:val="24"/>
          <w:lang w:eastAsia="ru-RU"/>
        </w:rPr>
        <w:t>- знают способы ухода за комнатными  растениями;</w:t>
      </w:r>
    </w:p>
    <w:p w:rsidR="00ED0188" w:rsidRPr="00DD3E5B" w:rsidRDefault="00ED0188" w:rsidP="00DD3E5B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D3E5B">
        <w:rPr>
          <w:rFonts w:ascii="Times New Roman" w:hAnsi="Times New Roman"/>
          <w:sz w:val="24"/>
          <w:szCs w:val="24"/>
        </w:rPr>
        <w:t>-умеют применять навыки взаимопомощи;</w:t>
      </w:r>
    </w:p>
    <w:p w:rsidR="00ED0188" w:rsidRPr="00DD3E5B" w:rsidRDefault="00ED0188" w:rsidP="00DD3E5B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D3E5B">
        <w:rPr>
          <w:rFonts w:ascii="Times New Roman" w:hAnsi="Times New Roman"/>
          <w:sz w:val="24"/>
          <w:szCs w:val="24"/>
        </w:rPr>
        <w:t>-умеют самостоятельно работать;</w:t>
      </w:r>
    </w:p>
    <w:p w:rsidR="00ED0188" w:rsidRPr="00DD3E5B" w:rsidRDefault="00ED0188" w:rsidP="00DD3E5B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D3E5B">
        <w:rPr>
          <w:rFonts w:ascii="Times New Roman" w:hAnsi="Times New Roman"/>
          <w:sz w:val="24"/>
          <w:szCs w:val="24"/>
        </w:rPr>
        <w:t>-умеют работать в коллективе;</w:t>
      </w:r>
    </w:p>
    <w:p w:rsidR="00ED0188" w:rsidRPr="00DD3E5B" w:rsidRDefault="00ED0188" w:rsidP="00DD3E5B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D3E5B">
        <w:rPr>
          <w:rFonts w:ascii="Times New Roman" w:hAnsi="Times New Roman"/>
          <w:sz w:val="24"/>
          <w:szCs w:val="24"/>
        </w:rPr>
        <w:t>-умеют ухаживать за школьной одеждой и обувью;</w:t>
      </w:r>
    </w:p>
    <w:p w:rsidR="00ED0188" w:rsidRPr="00DD3E5B" w:rsidRDefault="00ED0188" w:rsidP="00DD3E5B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D3E5B">
        <w:rPr>
          <w:rFonts w:ascii="Times New Roman" w:hAnsi="Times New Roman"/>
          <w:sz w:val="24"/>
          <w:szCs w:val="24"/>
        </w:rPr>
        <w:t>-умеют контролировать и проявлять самостоятельность в поддержании порядка в классе, на рабочем месте, в шкафах, на пришкольном участке;</w:t>
      </w:r>
    </w:p>
    <w:p w:rsidR="00ED0188" w:rsidRPr="00DD3E5B" w:rsidRDefault="00ED0188" w:rsidP="00DD3E5B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D3E5B">
        <w:rPr>
          <w:rFonts w:ascii="Times New Roman" w:hAnsi="Times New Roman"/>
          <w:sz w:val="24"/>
          <w:szCs w:val="24"/>
        </w:rPr>
        <w:t>-умеют выполнять ремонт книг и учебников;</w:t>
      </w:r>
    </w:p>
    <w:p w:rsidR="00ED0188" w:rsidRPr="00DD3E5B" w:rsidRDefault="00ED0188" w:rsidP="00DD3E5B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D3E5B">
        <w:rPr>
          <w:rFonts w:ascii="Times New Roman" w:hAnsi="Times New Roman"/>
          <w:sz w:val="24"/>
          <w:szCs w:val="24"/>
        </w:rPr>
        <w:t>-умеют подмечать в окружающей обстановке недостатки и устранять их, не дожидаясь указаний взрослых.</w:t>
      </w:r>
    </w:p>
    <w:p w:rsidR="00ED0188" w:rsidRPr="00DD3E5B" w:rsidRDefault="00ED0188" w:rsidP="00DD3E5B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D3E5B">
        <w:rPr>
          <w:rFonts w:ascii="Times New Roman" w:hAnsi="Times New Roman"/>
          <w:b/>
          <w:sz w:val="24"/>
          <w:szCs w:val="24"/>
          <w:lang w:eastAsia="ru-RU"/>
        </w:rPr>
        <w:t>обучающихся 3 класса:</w:t>
      </w:r>
    </w:p>
    <w:p w:rsidR="00ED0188" w:rsidRPr="00DD3E5B" w:rsidRDefault="00ED0188" w:rsidP="00DD3E5B">
      <w:p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D3E5B">
        <w:rPr>
          <w:rFonts w:ascii="Times New Roman" w:hAnsi="Times New Roman"/>
          <w:sz w:val="24"/>
          <w:szCs w:val="24"/>
        </w:rPr>
        <w:t>-знают  необходимость труда, знают что труд в нашей стране является делом чести, доблести и геройства, что самоотверженный труд— основа личного и общественного благополучия;</w:t>
      </w:r>
    </w:p>
    <w:p w:rsidR="00ED0188" w:rsidRPr="00DD3E5B" w:rsidRDefault="00ED0188" w:rsidP="00DD3E5B">
      <w:p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D3E5B">
        <w:rPr>
          <w:rFonts w:ascii="Times New Roman" w:hAnsi="Times New Roman"/>
          <w:sz w:val="24"/>
          <w:szCs w:val="24"/>
        </w:rPr>
        <w:t>- умеют планировать свою работу;</w:t>
      </w:r>
    </w:p>
    <w:p w:rsidR="00ED0188" w:rsidRPr="00DD3E5B" w:rsidRDefault="00ED0188" w:rsidP="00DD3E5B">
      <w:p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D3E5B">
        <w:rPr>
          <w:rFonts w:ascii="Times New Roman" w:hAnsi="Times New Roman"/>
          <w:sz w:val="24"/>
          <w:szCs w:val="24"/>
        </w:rPr>
        <w:t>- уважительно относятся к людям труда;</w:t>
      </w:r>
    </w:p>
    <w:p w:rsidR="00ED0188" w:rsidRPr="00DD3E5B" w:rsidRDefault="00ED0188" w:rsidP="00DD3E5B">
      <w:p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D3E5B">
        <w:rPr>
          <w:rFonts w:ascii="Times New Roman" w:hAnsi="Times New Roman"/>
          <w:sz w:val="24"/>
          <w:szCs w:val="24"/>
        </w:rPr>
        <w:t>- бережно относятся к продуктам труда, материальным ценностям и к окружающей среде;</w:t>
      </w:r>
    </w:p>
    <w:p w:rsidR="00ED0188" w:rsidRPr="00DD3E5B" w:rsidRDefault="00ED0188" w:rsidP="00DD3E5B">
      <w:p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D3E5B">
        <w:rPr>
          <w:rFonts w:ascii="Times New Roman" w:hAnsi="Times New Roman"/>
          <w:sz w:val="24"/>
          <w:szCs w:val="24"/>
        </w:rPr>
        <w:t>-бережно относятся к природе; к растительному и животному миру;</w:t>
      </w:r>
    </w:p>
    <w:p w:rsidR="00ED0188" w:rsidRPr="00DD3E5B" w:rsidRDefault="00ED0188" w:rsidP="00DD3E5B">
      <w:p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D3E5B">
        <w:rPr>
          <w:rFonts w:ascii="Times New Roman" w:hAnsi="Times New Roman"/>
          <w:sz w:val="24"/>
          <w:szCs w:val="24"/>
        </w:rPr>
        <w:t>-умеют  экономно использовать время;</w:t>
      </w:r>
    </w:p>
    <w:p w:rsidR="00ED0188" w:rsidRPr="00DD3E5B" w:rsidRDefault="00ED0188" w:rsidP="00DD3E5B">
      <w:p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D3E5B">
        <w:rPr>
          <w:rFonts w:ascii="Times New Roman" w:hAnsi="Times New Roman"/>
          <w:sz w:val="24"/>
          <w:szCs w:val="24"/>
        </w:rPr>
        <w:t>-осознают необходимость  культуры труда:  умеют четко представлять конечный результат труда; условия, необходимые для его осуществления;</w:t>
      </w:r>
    </w:p>
    <w:p w:rsidR="00ED0188" w:rsidRPr="00DD3E5B" w:rsidRDefault="00ED0188" w:rsidP="00DD3E5B">
      <w:p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D3E5B">
        <w:rPr>
          <w:rFonts w:ascii="Times New Roman" w:hAnsi="Times New Roman"/>
          <w:sz w:val="24"/>
          <w:szCs w:val="24"/>
        </w:rPr>
        <w:t>-умеют организовывать тематические акции, операции.</w:t>
      </w:r>
    </w:p>
    <w:p w:rsidR="00ED0188" w:rsidRPr="00DD3E5B" w:rsidRDefault="00ED0188" w:rsidP="00DD3E5B">
      <w:p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ED0188" w:rsidRPr="00DD3E5B" w:rsidRDefault="00ED0188" w:rsidP="00DD3E5B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D3E5B">
        <w:rPr>
          <w:rFonts w:ascii="Times New Roman" w:hAnsi="Times New Roman"/>
          <w:b/>
          <w:sz w:val="24"/>
          <w:szCs w:val="24"/>
          <w:lang w:eastAsia="ru-RU"/>
        </w:rPr>
        <w:t>обучающихся 4 класса:</w:t>
      </w:r>
    </w:p>
    <w:p w:rsidR="00ED0188" w:rsidRPr="00DD3E5B" w:rsidRDefault="00ED0188" w:rsidP="00DD3E5B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D3E5B">
        <w:rPr>
          <w:rFonts w:ascii="Times New Roman" w:hAnsi="Times New Roman"/>
          <w:sz w:val="24"/>
          <w:szCs w:val="24"/>
          <w:lang w:eastAsia="ru-RU"/>
        </w:rPr>
        <w:t>-умеют правильно и самостоятельно работать с хозяйственно-бытовым инвентарем;</w:t>
      </w:r>
    </w:p>
    <w:p w:rsidR="00ED0188" w:rsidRPr="00DD3E5B" w:rsidRDefault="00ED0188" w:rsidP="00DD3E5B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D3E5B">
        <w:rPr>
          <w:rFonts w:ascii="Times New Roman" w:hAnsi="Times New Roman"/>
          <w:sz w:val="24"/>
          <w:szCs w:val="24"/>
          <w:lang w:eastAsia="ru-RU"/>
        </w:rPr>
        <w:t>-знают растительный мир школы и пришкольного участка;</w:t>
      </w:r>
    </w:p>
    <w:p w:rsidR="00ED0188" w:rsidRPr="00DD3E5B" w:rsidRDefault="00ED0188" w:rsidP="00DD3E5B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D3E5B">
        <w:rPr>
          <w:rFonts w:ascii="Times New Roman" w:hAnsi="Times New Roman"/>
          <w:sz w:val="24"/>
          <w:szCs w:val="24"/>
          <w:lang w:eastAsia="ru-RU"/>
        </w:rPr>
        <w:t>-умеют самостоятельно озеленять школу и пришкольный участок;</w:t>
      </w:r>
    </w:p>
    <w:p w:rsidR="00ED0188" w:rsidRPr="00DD3E5B" w:rsidRDefault="00ED0188" w:rsidP="00DD3E5B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D3E5B">
        <w:rPr>
          <w:rFonts w:ascii="Times New Roman" w:hAnsi="Times New Roman"/>
          <w:sz w:val="24"/>
          <w:szCs w:val="24"/>
          <w:lang w:eastAsia="ru-RU"/>
        </w:rPr>
        <w:t>-умеют ухаживать за своим бельем;</w:t>
      </w:r>
    </w:p>
    <w:p w:rsidR="00ED0188" w:rsidRPr="00DD3E5B" w:rsidRDefault="00ED0188" w:rsidP="00DD3E5B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D3E5B">
        <w:rPr>
          <w:rFonts w:ascii="Times New Roman" w:hAnsi="Times New Roman"/>
          <w:sz w:val="24"/>
          <w:szCs w:val="24"/>
          <w:lang w:eastAsia="ru-RU"/>
        </w:rPr>
        <w:t>-умеют ухаживать за рыбками в школьном авквариуме;</w:t>
      </w:r>
    </w:p>
    <w:p w:rsidR="00ED0188" w:rsidRPr="00DD3E5B" w:rsidRDefault="00ED0188" w:rsidP="00DD3E5B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D3E5B">
        <w:rPr>
          <w:rFonts w:ascii="Times New Roman" w:hAnsi="Times New Roman"/>
          <w:sz w:val="24"/>
          <w:szCs w:val="24"/>
          <w:lang w:eastAsia="ru-RU"/>
        </w:rPr>
        <w:t>-понимают важную значимость человека в природе;</w:t>
      </w:r>
    </w:p>
    <w:p w:rsidR="00ED0188" w:rsidRPr="00DD3E5B" w:rsidRDefault="00ED0188" w:rsidP="00DD3E5B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D3E5B">
        <w:rPr>
          <w:rFonts w:ascii="Times New Roman" w:hAnsi="Times New Roman"/>
          <w:sz w:val="24"/>
          <w:szCs w:val="24"/>
          <w:lang w:eastAsia="ru-RU"/>
        </w:rPr>
        <w:t>-бережно относятся к природе, знают как ее охранять;</w:t>
      </w:r>
    </w:p>
    <w:p w:rsidR="00ED0188" w:rsidRPr="00DD3E5B" w:rsidRDefault="00ED0188" w:rsidP="00DD3E5B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D3E5B">
        <w:rPr>
          <w:rFonts w:ascii="Times New Roman" w:hAnsi="Times New Roman"/>
          <w:sz w:val="24"/>
          <w:szCs w:val="24"/>
          <w:lang w:eastAsia="ru-RU"/>
        </w:rPr>
        <w:t>-умеют составлять проекты.</w:t>
      </w:r>
    </w:p>
    <w:p w:rsidR="00ED0188" w:rsidRPr="00DD3E5B" w:rsidRDefault="00ED0188" w:rsidP="00DD3E5B">
      <w:pPr>
        <w:spacing w:before="100" w:beforeAutospacing="1" w:after="100" w:afterAutospacing="1" w:line="360" w:lineRule="auto"/>
        <w:contextualSpacing/>
        <w:jc w:val="both"/>
        <w:outlineLvl w:val="2"/>
        <w:rPr>
          <w:rFonts w:ascii="Times New Roman" w:hAnsi="Times New Roman"/>
          <w:b/>
          <w:sz w:val="24"/>
          <w:szCs w:val="24"/>
        </w:rPr>
      </w:pPr>
    </w:p>
    <w:p w:rsidR="00ED0188" w:rsidRPr="00DD3E5B" w:rsidRDefault="00ED0188" w:rsidP="00806602">
      <w:pPr>
        <w:spacing w:before="100" w:beforeAutospacing="1" w:after="100" w:afterAutospacing="1" w:line="360" w:lineRule="auto"/>
        <w:contextualSpacing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DD3E5B">
        <w:rPr>
          <w:rFonts w:ascii="Times New Roman" w:hAnsi="Times New Roman"/>
          <w:b/>
          <w:sz w:val="24"/>
          <w:szCs w:val="24"/>
        </w:rPr>
        <w:t>Структура программы</w:t>
      </w:r>
    </w:p>
    <w:p w:rsidR="00ED0188" w:rsidRPr="00DD3E5B" w:rsidRDefault="00ED0188" w:rsidP="00806602">
      <w:pPr>
        <w:spacing w:before="100" w:beforeAutospacing="1" w:after="100" w:afterAutospacing="1" w:line="360" w:lineRule="auto"/>
        <w:contextualSpacing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DD3E5B">
        <w:rPr>
          <w:rFonts w:ascii="Times New Roman" w:hAnsi="Times New Roman"/>
          <w:b/>
          <w:sz w:val="24"/>
          <w:szCs w:val="24"/>
        </w:rPr>
        <w:t>Основные разделы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46"/>
        <w:gridCol w:w="1786"/>
        <w:gridCol w:w="1794"/>
        <w:gridCol w:w="1642"/>
        <w:gridCol w:w="1676"/>
        <w:gridCol w:w="1227"/>
      </w:tblGrid>
      <w:tr w:rsidR="00ED0188" w:rsidRPr="00BC4C6F" w:rsidTr="00BC4C6F">
        <w:tc>
          <w:tcPr>
            <w:tcW w:w="1446" w:type="dxa"/>
          </w:tcPr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Класс</w:t>
            </w:r>
          </w:p>
        </w:tc>
        <w:tc>
          <w:tcPr>
            <w:tcW w:w="1786" w:type="dxa"/>
          </w:tcPr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Общественно-полезный труд</w:t>
            </w:r>
          </w:p>
        </w:tc>
        <w:tc>
          <w:tcPr>
            <w:tcW w:w="1794" w:type="dxa"/>
          </w:tcPr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Хозяйственно-бытовая деятельность</w:t>
            </w:r>
          </w:p>
        </w:tc>
        <w:tc>
          <w:tcPr>
            <w:tcW w:w="1642" w:type="dxa"/>
          </w:tcPr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Хранители природы</w:t>
            </w:r>
          </w:p>
        </w:tc>
        <w:tc>
          <w:tcPr>
            <w:tcW w:w="1676" w:type="dxa"/>
          </w:tcPr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Творческая мастерская</w:t>
            </w:r>
          </w:p>
        </w:tc>
        <w:tc>
          <w:tcPr>
            <w:tcW w:w="1227" w:type="dxa"/>
          </w:tcPr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Всего часов</w:t>
            </w:r>
          </w:p>
        </w:tc>
      </w:tr>
      <w:tr w:rsidR="00ED0188" w:rsidRPr="00BC4C6F" w:rsidTr="00BC4C6F">
        <w:tc>
          <w:tcPr>
            <w:tcW w:w="1446" w:type="dxa"/>
          </w:tcPr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1</w:t>
            </w:r>
          </w:p>
        </w:tc>
        <w:tc>
          <w:tcPr>
            <w:tcW w:w="1786" w:type="dxa"/>
          </w:tcPr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8ч</w:t>
            </w:r>
          </w:p>
        </w:tc>
        <w:tc>
          <w:tcPr>
            <w:tcW w:w="1794" w:type="dxa"/>
          </w:tcPr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9ч</w:t>
            </w:r>
          </w:p>
        </w:tc>
        <w:tc>
          <w:tcPr>
            <w:tcW w:w="1642" w:type="dxa"/>
          </w:tcPr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8ч</w:t>
            </w:r>
          </w:p>
        </w:tc>
        <w:tc>
          <w:tcPr>
            <w:tcW w:w="1676" w:type="dxa"/>
          </w:tcPr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8ч</w:t>
            </w:r>
          </w:p>
        </w:tc>
        <w:tc>
          <w:tcPr>
            <w:tcW w:w="1227" w:type="dxa"/>
          </w:tcPr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33ч</w:t>
            </w:r>
          </w:p>
        </w:tc>
      </w:tr>
      <w:tr w:rsidR="00ED0188" w:rsidRPr="00BC4C6F" w:rsidTr="00BC4C6F">
        <w:tc>
          <w:tcPr>
            <w:tcW w:w="1446" w:type="dxa"/>
          </w:tcPr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2</w:t>
            </w:r>
          </w:p>
        </w:tc>
        <w:tc>
          <w:tcPr>
            <w:tcW w:w="1786" w:type="dxa"/>
          </w:tcPr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9ч</w:t>
            </w:r>
          </w:p>
        </w:tc>
        <w:tc>
          <w:tcPr>
            <w:tcW w:w="1794" w:type="dxa"/>
          </w:tcPr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9ч</w:t>
            </w:r>
          </w:p>
        </w:tc>
        <w:tc>
          <w:tcPr>
            <w:tcW w:w="1642" w:type="dxa"/>
          </w:tcPr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8ч</w:t>
            </w:r>
          </w:p>
        </w:tc>
        <w:tc>
          <w:tcPr>
            <w:tcW w:w="1676" w:type="dxa"/>
          </w:tcPr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8ч</w:t>
            </w:r>
          </w:p>
        </w:tc>
        <w:tc>
          <w:tcPr>
            <w:tcW w:w="1227" w:type="dxa"/>
          </w:tcPr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34ч</w:t>
            </w:r>
          </w:p>
        </w:tc>
      </w:tr>
      <w:tr w:rsidR="00ED0188" w:rsidRPr="00BC4C6F" w:rsidTr="00BC4C6F">
        <w:tc>
          <w:tcPr>
            <w:tcW w:w="1446" w:type="dxa"/>
          </w:tcPr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3</w:t>
            </w:r>
          </w:p>
        </w:tc>
        <w:tc>
          <w:tcPr>
            <w:tcW w:w="1786" w:type="dxa"/>
          </w:tcPr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9ч</w:t>
            </w:r>
          </w:p>
        </w:tc>
        <w:tc>
          <w:tcPr>
            <w:tcW w:w="1794" w:type="dxa"/>
          </w:tcPr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9ч</w:t>
            </w:r>
          </w:p>
        </w:tc>
        <w:tc>
          <w:tcPr>
            <w:tcW w:w="1642" w:type="dxa"/>
          </w:tcPr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8ч</w:t>
            </w:r>
          </w:p>
        </w:tc>
        <w:tc>
          <w:tcPr>
            <w:tcW w:w="1676" w:type="dxa"/>
          </w:tcPr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8ч</w:t>
            </w:r>
          </w:p>
        </w:tc>
        <w:tc>
          <w:tcPr>
            <w:tcW w:w="1227" w:type="dxa"/>
          </w:tcPr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34ч</w:t>
            </w:r>
          </w:p>
        </w:tc>
      </w:tr>
      <w:tr w:rsidR="00ED0188" w:rsidRPr="00BC4C6F" w:rsidTr="00BC4C6F">
        <w:tc>
          <w:tcPr>
            <w:tcW w:w="1446" w:type="dxa"/>
          </w:tcPr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4</w:t>
            </w:r>
          </w:p>
        </w:tc>
        <w:tc>
          <w:tcPr>
            <w:tcW w:w="1786" w:type="dxa"/>
          </w:tcPr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9ч</w:t>
            </w:r>
          </w:p>
        </w:tc>
        <w:tc>
          <w:tcPr>
            <w:tcW w:w="1794" w:type="dxa"/>
          </w:tcPr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9ч</w:t>
            </w:r>
          </w:p>
        </w:tc>
        <w:tc>
          <w:tcPr>
            <w:tcW w:w="1642" w:type="dxa"/>
          </w:tcPr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9ч</w:t>
            </w:r>
          </w:p>
        </w:tc>
        <w:tc>
          <w:tcPr>
            <w:tcW w:w="1676" w:type="dxa"/>
          </w:tcPr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7ч</w:t>
            </w:r>
          </w:p>
        </w:tc>
        <w:tc>
          <w:tcPr>
            <w:tcW w:w="1227" w:type="dxa"/>
          </w:tcPr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34ч</w:t>
            </w:r>
          </w:p>
        </w:tc>
      </w:tr>
    </w:tbl>
    <w:p w:rsidR="00ED0188" w:rsidRPr="00DD3E5B" w:rsidRDefault="00ED0188" w:rsidP="00DD3E5B">
      <w:pPr>
        <w:pStyle w:val="NormalWeb"/>
        <w:shd w:val="clear" w:color="auto" w:fill="FFFFFF"/>
        <w:spacing w:before="0" w:beforeAutospacing="0" w:after="0" w:afterAutospacing="0" w:line="360" w:lineRule="auto"/>
        <w:contextualSpacing/>
        <w:jc w:val="both"/>
        <w:textAlignment w:val="baseline"/>
        <w:rPr>
          <w:color w:val="000000"/>
        </w:rPr>
      </w:pPr>
    </w:p>
    <w:p w:rsidR="00ED0188" w:rsidRDefault="00ED0188" w:rsidP="00806602">
      <w:pPr>
        <w:pStyle w:val="NormalWeb"/>
        <w:shd w:val="clear" w:color="auto" w:fill="FFFFFF"/>
        <w:spacing w:before="0" w:beforeAutospacing="0" w:after="0" w:afterAutospacing="0" w:line="360" w:lineRule="auto"/>
        <w:contextualSpacing/>
        <w:jc w:val="center"/>
        <w:textAlignment w:val="baseline"/>
        <w:rPr>
          <w:b/>
          <w:color w:val="000000"/>
          <w:sz w:val="28"/>
          <w:szCs w:val="28"/>
        </w:rPr>
      </w:pPr>
      <w:r w:rsidRPr="00806602">
        <w:rPr>
          <w:b/>
          <w:color w:val="000000"/>
          <w:sz w:val="28"/>
          <w:szCs w:val="28"/>
        </w:rPr>
        <w:t>Содержание программы</w:t>
      </w:r>
    </w:p>
    <w:p w:rsidR="00ED0188" w:rsidRDefault="00ED0188" w:rsidP="005E7D33">
      <w:pPr>
        <w:pStyle w:val="NormalWeb"/>
        <w:spacing w:before="0" w:beforeAutospacing="0" w:after="0" w:afterAutospacing="0" w:line="360" w:lineRule="auto"/>
        <w:contextualSpacing/>
        <w:jc w:val="both"/>
        <w:textAlignment w:val="baseline"/>
        <w:rPr>
          <w:b/>
          <w:color w:val="000000"/>
        </w:rPr>
      </w:pPr>
      <w:r w:rsidRPr="002C5BEB">
        <w:rPr>
          <w:b/>
          <w:color w:val="000000"/>
        </w:rPr>
        <w:t xml:space="preserve">Раздел: </w:t>
      </w:r>
      <w:r>
        <w:rPr>
          <w:b/>
          <w:color w:val="000000"/>
        </w:rPr>
        <w:t>1</w:t>
      </w:r>
    </w:p>
    <w:p w:rsidR="00ED0188" w:rsidRDefault="00ED0188" w:rsidP="005E7D33">
      <w:pPr>
        <w:pStyle w:val="NormalWeb"/>
        <w:spacing w:before="0" w:beforeAutospacing="0" w:after="0" w:afterAutospacing="0" w:line="360" w:lineRule="auto"/>
        <w:contextualSpacing/>
        <w:jc w:val="both"/>
        <w:textAlignment w:val="baseline"/>
        <w:rPr>
          <w:b/>
          <w:color w:val="000000"/>
        </w:rPr>
      </w:pPr>
      <w:r>
        <w:rPr>
          <w:b/>
          <w:color w:val="000000"/>
        </w:rPr>
        <w:t>Тема:</w:t>
      </w:r>
      <w:r w:rsidRPr="002C5BEB">
        <w:rPr>
          <w:b/>
          <w:color w:val="000000"/>
        </w:rPr>
        <w:t xml:space="preserve"> </w:t>
      </w:r>
      <w:r w:rsidRPr="00DD3E5B">
        <w:rPr>
          <w:b/>
          <w:color w:val="000000"/>
        </w:rPr>
        <w:t>Общественно-полезный труд 8ч</w:t>
      </w:r>
    </w:p>
    <w:p w:rsidR="00ED0188" w:rsidRDefault="00ED0188" w:rsidP="005E7D33">
      <w:pPr>
        <w:pStyle w:val="NormalWeb"/>
        <w:spacing w:before="0" w:beforeAutospacing="0" w:after="0" w:afterAutospacing="0"/>
        <w:contextualSpacing/>
        <w:jc w:val="both"/>
        <w:textAlignment w:val="baseline"/>
        <w:rPr>
          <w:b/>
          <w:color w:val="000000"/>
        </w:rPr>
      </w:pPr>
      <w:r>
        <w:rPr>
          <w:b/>
          <w:color w:val="000000"/>
        </w:rPr>
        <w:t>Теория:</w:t>
      </w:r>
    </w:p>
    <w:p w:rsidR="00ED0188" w:rsidRDefault="00ED0188" w:rsidP="005E7D33">
      <w:pPr>
        <w:pStyle w:val="NormalWeb"/>
        <w:spacing w:before="0" w:beforeAutospacing="0" w:after="0" w:afterAutospacing="0"/>
        <w:contextualSpacing/>
        <w:jc w:val="both"/>
        <w:textAlignment w:val="baseline"/>
        <w:rPr>
          <w:color w:val="000000"/>
        </w:rPr>
      </w:pPr>
      <w:r w:rsidRPr="002C5BEB">
        <w:rPr>
          <w:color w:val="000000"/>
        </w:rPr>
        <w:t xml:space="preserve"> </w:t>
      </w:r>
      <w:r w:rsidRPr="00DD3E5B">
        <w:rPr>
          <w:color w:val="000000"/>
        </w:rPr>
        <w:t xml:space="preserve">Моя школа, пришкольный участок. </w:t>
      </w:r>
      <w:r>
        <w:rPr>
          <w:color w:val="000000"/>
        </w:rPr>
        <w:t>Экскурсия по школе.</w:t>
      </w:r>
    </w:p>
    <w:p w:rsidR="00ED0188" w:rsidRPr="00DD3E5B" w:rsidRDefault="00ED0188" w:rsidP="005E7D33">
      <w:pPr>
        <w:pStyle w:val="NormalWeb"/>
        <w:spacing w:before="0" w:beforeAutospacing="0" w:after="0" w:afterAutospacing="0"/>
        <w:contextualSpacing/>
        <w:jc w:val="both"/>
        <w:textAlignment w:val="baseline"/>
        <w:rPr>
          <w:color w:val="000000"/>
        </w:rPr>
      </w:pPr>
      <w:r w:rsidRPr="00DD3E5B">
        <w:rPr>
          <w:color w:val="000000"/>
        </w:rPr>
        <w:t>Труд людей осенью. Знакомство с хозяйственно-бытовым инвентарем.</w:t>
      </w:r>
    </w:p>
    <w:p w:rsidR="00ED0188" w:rsidRPr="00DD3E5B" w:rsidRDefault="00ED0188" w:rsidP="005E7D33">
      <w:pPr>
        <w:pStyle w:val="NormalWeb"/>
        <w:spacing w:before="0" w:beforeAutospacing="0" w:after="0" w:afterAutospacing="0"/>
        <w:contextualSpacing/>
        <w:jc w:val="both"/>
        <w:textAlignment w:val="baseline"/>
        <w:rPr>
          <w:color w:val="000000"/>
        </w:rPr>
      </w:pPr>
      <w:r w:rsidRPr="00DD3E5B">
        <w:rPr>
          <w:color w:val="000000"/>
        </w:rPr>
        <w:t>Чистый школьный двор.</w:t>
      </w:r>
    </w:p>
    <w:p w:rsidR="00ED0188" w:rsidRPr="00DD3E5B" w:rsidRDefault="00ED0188" w:rsidP="005E7D33">
      <w:pPr>
        <w:pStyle w:val="NormalWeb"/>
        <w:spacing w:before="0" w:beforeAutospacing="0" w:after="0" w:afterAutospacing="0"/>
        <w:contextualSpacing/>
        <w:jc w:val="both"/>
        <w:textAlignment w:val="baseline"/>
        <w:rPr>
          <w:color w:val="000000"/>
        </w:rPr>
      </w:pPr>
      <w:r w:rsidRPr="00DD3E5B">
        <w:rPr>
          <w:color w:val="000000"/>
        </w:rPr>
        <w:t>Комнатные растения нашей школы.</w:t>
      </w:r>
    </w:p>
    <w:p w:rsidR="00ED0188" w:rsidRDefault="00ED0188" w:rsidP="005E7D33">
      <w:pPr>
        <w:pStyle w:val="NormalWeb"/>
        <w:spacing w:before="0" w:beforeAutospacing="0" w:after="0" w:afterAutospacing="0"/>
        <w:contextualSpacing/>
        <w:jc w:val="both"/>
        <w:textAlignment w:val="baseline"/>
        <w:rPr>
          <w:color w:val="000000"/>
        </w:rPr>
      </w:pPr>
      <w:r>
        <w:rPr>
          <w:color w:val="000000"/>
        </w:rPr>
        <w:t>Правила ухода и полива. П</w:t>
      </w:r>
      <w:r w:rsidRPr="00DD3E5B">
        <w:rPr>
          <w:color w:val="000000"/>
        </w:rPr>
        <w:t>олив. Уход.</w:t>
      </w:r>
    </w:p>
    <w:p w:rsidR="00ED0188" w:rsidRPr="00DD3E5B" w:rsidRDefault="00ED0188" w:rsidP="005E7D33">
      <w:pPr>
        <w:pStyle w:val="NormalWeb"/>
        <w:spacing w:before="0" w:beforeAutospacing="0" w:after="0" w:afterAutospacing="0"/>
        <w:contextualSpacing/>
        <w:jc w:val="both"/>
        <w:textAlignment w:val="baseline"/>
        <w:rPr>
          <w:color w:val="000000"/>
        </w:rPr>
      </w:pPr>
      <w:r w:rsidRPr="00DD3E5B">
        <w:rPr>
          <w:color w:val="000000"/>
        </w:rPr>
        <w:t xml:space="preserve">Труд людей зимой. </w:t>
      </w:r>
    </w:p>
    <w:p w:rsidR="00ED0188" w:rsidRDefault="00ED0188" w:rsidP="005E7D33">
      <w:pPr>
        <w:pStyle w:val="NormalWeb"/>
        <w:spacing w:before="0" w:beforeAutospacing="0" w:after="0" w:afterAutospacing="0"/>
        <w:contextualSpacing/>
        <w:jc w:val="both"/>
        <w:textAlignment w:val="baseline"/>
        <w:rPr>
          <w:color w:val="000000"/>
        </w:rPr>
      </w:pPr>
      <w:r w:rsidRPr="00DD3E5B">
        <w:rPr>
          <w:color w:val="000000"/>
        </w:rPr>
        <w:t>Труд людей весной. Субботник.</w:t>
      </w:r>
    </w:p>
    <w:p w:rsidR="00ED0188" w:rsidRDefault="00ED0188" w:rsidP="005E7D33">
      <w:pPr>
        <w:pStyle w:val="NormalWeb"/>
        <w:spacing w:before="0" w:beforeAutospacing="0" w:after="0" w:afterAutospacing="0"/>
        <w:contextualSpacing/>
        <w:jc w:val="both"/>
        <w:textAlignment w:val="baseline"/>
        <w:rPr>
          <w:color w:val="000000"/>
        </w:rPr>
      </w:pPr>
      <w:r w:rsidRPr="002C5BEB">
        <w:rPr>
          <w:b/>
          <w:color w:val="000000"/>
        </w:rPr>
        <w:t>Практика:</w:t>
      </w:r>
      <w:r w:rsidRPr="00253516">
        <w:rPr>
          <w:color w:val="000000"/>
        </w:rPr>
        <w:t xml:space="preserve"> </w:t>
      </w:r>
    </w:p>
    <w:p w:rsidR="00ED0188" w:rsidRDefault="00ED0188" w:rsidP="005E7D33">
      <w:pPr>
        <w:pStyle w:val="NormalWeb"/>
        <w:spacing w:before="0" w:beforeAutospacing="0" w:after="0" w:afterAutospacing="0"/>
        <w:contextualSpacing/>
        <w:jc w:val="both"/>
        <w:textAlignment w:val="baseline"/>
        <w:rPr>
          <w:color w:val="000000"/>
        </w:rPr>
      </w:pPr>
      <w:r>
        <w:rPr>
          <w:color w:val="000000"/>
        </w:rPr>
        <w:t>Экскурсия по школе.</w:t>
      </w:r>
      <w:r w:rsidRPr="00253516">
        <w:rPr>
          <w:color w:val="000000"/>
        </w:rPr>
        <w:t xml:space="preserve"> </w:t>
      </w:r>
      <w:r>
        <w:rPr>
          <w:color w:val="000000"/>
        </w:rPr>
        <w:t>Экскурсия по пришкольному участку..</w:t>
      </w:r>
    </w:p>
    <w:p w:rsidR="00ED0188" w:rsidRDefault="00ED0188" w:rsidP="005E7D33">
      <w:pPr>
        <w:pStyle w:val="NormalWeb"/>
        <w:spacing w:before="0" w:beforeAutospacing="0" w:after="0" w:afterAutospacing="0"/>
        <w:contextualSpacing/>
        <w:jc w:val="both"/>
        <w:textAlignment w:val="baseline"/>
        <w:rPr>
          <w:color w:val="000000"/>
        </w:rPr>
      </w:pPr>
      <w:r w:rsidRPr="00DD3E5B">
        <w:rPr>
          <w:color w:val="000000"/>
        </w:rPr>
        <w:t>Сбор сухих листьев.</w:t>
      </w:r>
      <w:r w:rsidRPr="00253516">
        <w:rPr>
          <w:color w:val="000000"/>
        </w:rPr>
        <w:t xml:space="preserve"> </w:t>
      </w:r>
      <w:r>
        <w:rPr>
          <w:color w:val="000000"/>
        </w:rPr>
        <w:t>Полив и  уход за  растениями на пришкольном участке.</w:t>
      </w:r>
    </w:p>
    <w:p w:rsidR="00ED0188" w:rsidRPr="00DD3E5B" w:rsidRDefault="00ED0188" w:rsidP="005E7D33">
      <w:pPr>
        <w:pStyle w:val="NormalWeb"/>
        <w:spacing w:before="0" w:beforeAutospacing="0" w:after="0" w:afterAutospacing="0"/>
        <w:contextualSpacing/>
        <w:jc w:val="both"/>
        <w:textAlignment w:val="baseline"/>
        <w:rPr>
          <w:color w:val="000000"/>
        </w:rPr>
      </w:pPr>
      <w:r w:rsidRPr="00DD3E5B">
        <w:rPr>
          <w:color w:val="000000"/>
        </w:rPr>
        <w:t>Субботник</w:t>
      </w:r>
      <w:r>
        <w:rPr>
          <w:color w:val="000000"/>
        </w:rPr>
        <w:t>.</w:t>
      </w:r>
    </w:p>
    <w:p w:rsidR="00ED0188" w:rsidRDefault="00ED0188" w:rsidP="005E7D33">
      <w:pPr>
        <w:pStyle w:val="NormalWeb"/>
        <w:spacing w:before="0" w:beforeAutospacing="0" w:after="0" w:afterAutospacing="0" w:line="360" w:lineRule="auto"/>
        <w:contextualSpacing/>
        <w:jc w:val="both"/>
        <w:textAlignment w:val="baseline"/>
        <w:rPr>
          <w:b/>
          <w:color w:val="000000"/>
        </w:rPr>
      </w:pPr>
    </w:p>
    <w:p w:rsidR="00ED0188" w:rsidRDefault="00ED0188" w:rsidP="005E7D33">
      <w:pPr>
        <w:pStyle w:val="NormalWeb"/>
        <w:spacing w:before="0" w:beforeAutospacing="0" w:after="0" w:afterAutospacing="0" w:line="360" w:lineRule="auto"/>
        <w:contextualSpacing/>
        <w:jc w:val="both"/>
        <w:textAlignment w:val="baseline"/>
        <w:rPr>
          <w:b/>
          <w:color w:val="000000"/>
        </w:rPr>
      </w:pPr>
      <w:r w:rsidRPr="002C5BEB">
        <w:rPr>
          <w:b/>
          <w:color w:val="000000"/>
        </w:rPr>
        <w:t xml:space="preserve">Раздел: </w:t>
      </w:r>
      <w:r>
        <w:rPr>
          <w:b/>
          <w:color w:val="000000"/>
        </w:rPr>
        <w:t>2</w:t>
      </w:r>
    </w:p>
    <w:p w:rsidR="00ED0188" w:rsidRPr="00DD3E5B" w:rsidRDefault="00ED0188" w:rsidP="005E7D33">
      <w:pPr>
        <w:pStyle w:val="NormalWeb"/>
        <w:spacing w:before="0" w:beforeAutospacing="0" w:after="0" w:afterAutospacing="0" w:line="360" w:lineRule="auto"/>
        <w:contextualSpacing/>
        <w:jc w:val="both"/>
        <w:textAlignment w:val="baseline"/>
        <w:rPr>
          <w:b/>
          <w:color w:val="000000"/>
        </w:rPr>
      </w:pPr>
      <w:r>
        <w:rPr>
          <w:b/>
          <w:color w:val="000000"/>
        </w:rPr>
        <w:t>Тема:</w:t>
      </w:r>
      <w:r w:rsidRPr="002C5BEB">
        <w:rPr>
          <w:b/>
          <w:color w:val="000000"/>
        </w:rPr>
        <w:t xml:space="preserve"> </w:t>
      </w:r>
      <w:r w:rsidRPr="00DD3E5B">
        <w:rPr>
          <w:b/>
          <w:color w:val="000000"/>
        </w:rPr>
        <w:t>Хозяйственно-бытовая деятельность 9ч</w:t>
      </w:r>
    </w:p>
    <w:p w:rsidR="00ED0188" w:rsidRDefault="00ED0188" w:rsidP="005E7D33">
      <w:pPr>
        <w:pStyle w:val="NormalWeb"/>
        <w:spacing w:before="0" w:beforeAutospacing="0" w:after="0" w:afterAutospacing="0"/>
        <w:contextualSpacing/>
        <w:jc w:val="both"/>
        <w:textAlignment w:val="baseline"/>
        <w:rPr>
          <w:b/>
          <w:color w:val="000000"/>
        </w:rPr>
      </w:pPr>
      <w:r>
        <w:rPr>
          <w:b/>
          <w:color w:val="000000"/>
        </w:rPr>
        <w:t>Теория:</w:t>
      </w:r>
    </w:p>
    <w:p w:rsidR="00ED0188" w:rsidRPr="00DD3E5B" w:rsidRDefault="00ED0188" w:rsidP="005E7D33">
      <w:pPr>
        <w:pStyle w:val="NormalWeb"/>
        <w:spacing w:before="0" w:beforeAutospacing="0" w:after="0" w:afterAutospacing="0"/>
        <w:contextualSpacing/>
        <w:jc w:val="both"/>
        <w:textAlignment w:val="baseline"/>
        <w:rPr>
          <w:color w:val="000000"/>
        </w:rPr>
      </w:pPr>
      <w:r w:rsidRPr="008A6EFF">
        <w:rPr>
          <w:color w:val="000000"/>
        </w:rPr>
        <w:t xml:space="preserve"> </w:t>
      </w:r>
      <w:r w:rsidRPr="00DD3E5B">
        <w:rPr>
          <w:color w:val="000000"/>
        </w:rPr>
        <w:t>Выполнение обязанностей дежурного.</w:t>
      </w:r>
    </w:p>
    <w:p w:rsidR="00ED0188" w:rsidRPr="00DD3E5B" w:rsidRDefault="00ED0188" w:rsidP="005E7D33">
      <w:pPr>
        <w:pStyle w:val="NormalWeb"/>
        <w:spacing w:before="0" w:beforeAutospacing="0" w:after="0" w:afterAutospacing="0"/>
        <w:contextualSpacing/>
        <w:jc w:val="both"/>
        <w:textAlignment w:val="baseline"/>
        <w:rPr>
          <w:color w:val="000000"/>
        </w:rPr>
      </w:pPr>
      <w:r w:rsidRPr="00DD3E5B">
        <w:rPr>
          <w:color w:val="000000"/>
        </w:rPr>
        <w:t>Каждой вещи своё место. Мой чистый класс. Правила генеральной уборки.</w:t>
      </w:r>
    </w:p>
    <w:p w:rsidR="00ED0188" w:rsidRPr="00DD3E5B" w:rsidRDefault="00ED0188" w:rsidP="005E7D33">
      <w:pPr>
        <w:pStyle w:val="NormalWeb"/>
        <w:spacing w:before="0" w:beforeAutospacing="0" w:after="0" w:afterAutospacing="0"/>
        <w:contextualSpacing/>
        <w:jc w:val="both"/>
        <w:textAlignment w:val="baseline"/>
        <w:rPr>
          <w:color w:val="000000"/>
        </w:rPr>
      </w:pPr>
      <w:r>
        <w:rPr>
          <w:color w:val="000000"/>
        </w:rPr>
        <w:t>Правила у</w:t>
      </w:r>
      <w:r w:rsidRPr="00DD3E5B">
        <w:rPr>
          <w:color w:val="000000"/>
        </w:rPr>
        <w:t>ход</w:t>
      </w:r>
      <w:r>
        <w:rPr>
          <w:color w:val="000000"/>
        </w:rPr>
        <w:t>а</w:t>
      </w:r>
      <w:r w:rsidRPr="00DD3E5B">
        <w:rPr>
          <w:color w:val="000000"/>
        </w:rPr>
        <w:t xml:space="preserve"> за обувью в сезон дождей</w:t>
      </w:r>
      <w:r>
        <w:rPr>
          <w:color w:val="000000"/>
        </w:rPr>
        <w:t xml:space="preserve">. </w:t>
      </w:r>
      <w:r w:rsidRPr="008A6EFF">
        <w:rPr>
          <w:color w:val="000000"/>
        </w:rPr>
        <w:t xml:space="preserve"> </w:t>
      </w:r>
      <w:r>
        <w:rPr>
          <w:color w:val="000000"/>
        </w:rPr>
        <w:t>Правила у</w:t>
      </w:r>
      <w:r w:rsidRPr="00DD3E5B">
        <w:rPr>
          <w:color w:val="000000"/>
        </w:rPr>
        <w:t>ход</w:t>
      </w:r>
      <w:r>
        <w:rPr>
          <w:color w:val="000000"/>
        </w:rPr>
        <w:t>а</w:t>
      </w:r>
      <w:r w:rsidRPr="00DD3E5B">
        <w:rPr>
          <w:color w:val="000000"/>
        </w:rPr>
        <w:t xml:space="preserve"> за верхней одеждой.</w:t>
      </w:r>
    </w:p>
    <w:p w:rsidR="00ED0188" w:rsidRPr="00DD3E5B" w:rsidRDefault="00ED0188" w:rsidP="005E7D33">
      <w:pPr>
        <w:pStyle w:val="NormalWeb"/>
        <w:spacing w:before="0" w:beforeAutospacing="0" w:after="0" w:afterAutospacing="0"/>
        <w:contextualSpacing/>
        <w:jc w:val="both"/>
        <w:textAlignment w:val="baseline"/>
        <w:rPr>
          <w:color w:val="000000"/>
        </w:rPr>
      </w:pPr>
      <w:r w:rsidRPr="00DD3E5B">
        <w:rPr>
          <w:color w:val="000000"/>
        </w:rPr>
        <w:t>Наши поручения в классе.</w:t>
      </w:r>
    </w:p>
    <w:p w:rsidR="00ED0188" w:rsidRPr="00DD3E5B" w:rsidRDefault="00ED0188" w:rsidP="005E7D33">
      <w:pPr>
        <w:pStyle w:val="NormalWeb"/>
        <w:spacing w:before="0" w:beforeAutospacing="0" w:after="0" w:afterAutospacing="0"/>
        <w:contextualSpacing/>
        <w:jc w:val="both"/>
        <w:textAlignment w:val="baseline"/>
        <w:rPr>
          <w:color w:val="000000"/>
        </w:rPr>
      </w:pPr>
      <w:r w:rsidRPr="00DD3E5B">
        <w:rPr>
          <w:color w:val="000000"/>
        </w:rPr>
        <w:t>Один дома. Выполнение домашних поручений.</w:t>
      </w:r>
    </w:p>
    <w:p w:rsidR="00ED0188" w:rsidRPr="00DD3E5B" w:rsidRDefault="00ED0188" w:rsidP="005E7D33">
      <w:pPr>
        <w:pStyle w:val="NormalWeb"/>
        <w:spacing w:before="0" w:beforeAutospacing="0" w:after="0" w:afterAutospacing="0"/>
        <w:contextualSpacing/>
        <w:jc w:val="both"/>
        <w:textAlignment w:val="baseline"/>
        <w:rPr>
          <w:color w:val="000000"/>
        </w:rPr>
      </w:pPr>
      <w:r w:rsidRPr="00DD3E5B">
        <w:rPr>
          <w:color w:val="000000"/>
        </w:rPr>
        <w:t xml:space="preserve"> Моя полка в шкафу.</w:t>
      </w:r>
    </w:p>
    <w:p w:rsidR="00ED0188" w:rsidRPr="00DD3E5B" w:rsidRDefault="00ED0188" w:rsidP="005E7D33">
      <w:pPr>
        <w:pStyle w:val="NormalWeb"/>
        <w:spacing w:before="0" w:beforeAutospacing="0" w:after="0" w:afterAutospacing="0"/>
        <w:contextualSpacing/>
        <w:jc w:val="both"/>
        <w:textAlignment w:val="baseline"/>
        <w:rPr>
          <w:color w:val="000000"/>
        </w:rPr>
      </w:pPr>
      <w:r w:rsidRPr="00DD3E5B">
        <w:rPr>
          <w:color w:val="000000"/>
        </w:rPr>
        <w:t xml:space="preserve"> Книжкина больница </w:t>
      </w:r>
    </w:p>
    <w:p w:rsidR="00ED0188" w:rsidRDefault="00ED0188" w:rsidP="005E7D33">
      <w:pPr>
        <w:pStyle w:val="NormalWeb"/>
        <w:spacing w:before="0" w:beforeAutospacing="0" w:after="0" w:afterAutospacing="0"/>
        <w:contextualSpacing/>
        <w:jc w:val="both"/>
        <w:textAlignment w:val="baseline"/>
        <w:rPr>
          <w:color w:val="000000"/>
        </w:rPr>
      </w:pPr>
      <w:r w:rsidRPr="002C5BEB">
        <w:rPr>
          <w:b/>
          <w:color w:val="000000"/>
        </w:rPr>
        <w:t>Практика:</w:t>
      </w:r>
      <w:r w:rsidRPr="00253516">
        <w:rPr>
          <w:color w:val="000000"/>
        </w:rPr>
        <w:t xml:space="preserve"> </w:t>
      </w:r>
    </w:p>
    <w:p w:rsidR="00ED0188" w:rsidRPr="00DD3E5B" w:rsidRDefault="00ED0188" w:rsidP="005E7D33">
      <w:pPr>
        <w:pStyle w:val="NormalWeb"/>
        <w:spacing w:before="0" w:beforeAutospacing="0" w:after="0" w:afterAutospacing="0"/>
        <w:contextualSpacing/>
        <w:jc w:val="both"/>
        <w:textAlignment w:val="baseline"/>
        <w:rPr>
          <w:color w:val="000000"/>
        </w:rPr>
      </w:pPr>
      <w:r w:rsidRPr="00DD3E5B">
        <w:rPr>
          <w:color w:val="000000"/>
        </w:rPr>
        <w:t>Маркировка места верхней одежды и обуви.</w:t>
      </w:r>
    </w:p>
    <w:p w:rsidR="00ED0188" w:rsidRPr="008A6EFF" w:rsidRDefault="00ED0188" w:rsidP="005E7D33">
      <w:pPr>
        <w:pStyle w:val="NormalWeb"/>
        <w:shd w:val="clear" w:color="auto" w:fill="FFFFFF"/>
        <w:spacing w:before="0" w:beforeAutospacing="0" w:after="0" w:afterAutospacing="0"/>
        <w:contextualSpacing/>
        <w:jc w:val="both"/>
        <w:textAlignment w:val="baseline"/>
        <w:rPr>
          <w:color w:val="000000"/>
        </w:rPr>
      </w:pPr>
      <w:r w:rsidRPr="008A6EFF">
        <w:rPr>
          <w:color w:val="000000"/>
        </w:rPr>
        <w:t>Генеральная уборка в классной комнате.</w:t>
      </w:r>
    </w:p>
    <w:p w:rsidR="00ED0188" w:rsidRDefault="00ED0188" w:rsidP="005E7D33">
      <w:pPr>
        <w:pStyle w:val="NormalWeb"/>
        <w:spacing w:before="0" w:beforeAutospacing="0" w:after="0" w:afterAutospacing="0"/>
        <w:contextualSpacing/>
        <w:jc w:val="both"/>
        <w:textAlignment w:val="baseline"/>
        <w:rPr>
          <w:color w:val="000000"/>
        </w:rPr>
      </w:pPr>
      <w:r w:rsidRPr="00DD3E5B">
        <w:rPr>
          <w:color w:val="000000"/>
        </w:rPr>
        <w:t>Уход за обувью в сезон дождей</w:t>
      </w:r>
      <w:r>
        <w:rPr>
          <w:color w:val="000000"/>
        </w:rPr>
        <w:t xml:space="preserve">. </w:t>
      </w:r>
      <w:r w:rsidRPr="00DD3E5B">
        <w:rPr>
          <w:color w:val="000000"/>
        </w:rPr>
        <w:t>Уход за верхней одеждой.</w:t>
      </w:r>
    </w:p>
    <w:p w:rsidR="00ED0188" w:rsidRDefault="00ED0188" w:rsidP="005E7D33">
      <w:pPr>
        <w:pStyle w:val="NormalWeb"/>
        <w:spacing w:before="0" w:beforeAutospacing="0" w:after="0" w:afterAutospacing="0" w:line="360" w:lineRule="auto"/>
        <w:contextualSpacing/>
        <w:jc w:val="both"/>
        <w:textAlignment w:val="baseline"/>
        <w:rPr>
          <w:b/>
          <w:color w:val="000000"/>
        </w:rPr>
      </w:pPr>
    </w:p>
    <w:p w:rsidR="00ED0188" w:rsidRDefault="00ED0188" w:rsidP="005E7D33">
      <w:pPr>
        <w:pStyle w:val="NormalWeb"/>
        <w:spacing w:before="0" w:beforeAutospacing="0" w:after="0" w:afterAutospacing="0" w:line="360" w:lineRule="auto"/>
        <w:contextualSpacing/>
        <w:jc w:val="both"/>
        <w:textAlignment w:val="baseline"/>
        <w:rPr>
          <w:b/>
          <w:color w:val="000000"/>
        </w:rPr>
      </w:pPr>
      <w:r w:rsidRPr="002C5BEB">
        <w:rPr>
          <w:b/>
          <w:color w:val="000000"/>
        </w:rPr>
        <w:t xml:space="preserve">Раздел: </w:t>
      </w:r>
      <w:r>
        <w:rPr>
          <w:b/>
          <w:color w:val="000000"/>
        </w:rPr>
        <w:t>3</w:t>
      </w:r>
    </w:p>
    <w:p w:rsidR="00ED0188" w:rsidRPr="00DD3E5B" w:rsidRDefault="00ED0188" w:rsidP="005E7D33">
      <w:pPr>
        <w:pStyle w:val="NormalWeb"/>
        <w:spacing w:before="0" w:beforeAutospacing="0" w:after="0" w:afterAutospacing="0" w:line="360" w:lineRule="auto"/>
        <w:contextualSpacing/>
        <w:jc w:val="both"/>
        <w:textAlignment w:val="baseline"/>
        <w:rPr>
          <w:b/>
          <w:color w:val="000000"/>
        </w:rPr>
      </w:pPr>
      <w:r>
        <w:rPr>
          <w:b/>
          <w:color w:val="000000"/>
        </w:rPr>
        <w:t>Тема:</w:t>
      </w:r>
      <w:r w:rsidRPr="008A6EFF">
        <w:rPr>
          <w:b/>
          <w:color w:val="000000"/>
        </w:rPr>
        <w:t xml:space="preserve"> </w:t>
      </w:r>
      <w:r w:rsidRPr="00DD3E5B">
        <w:rPr>
          <w:b/>
          <w:color w:val="000000"/>
        </w:rPr>
        <w:t>Хранители природы 8ч</w:t>
      </w:r>
    </w:p>
    <w:p w:rsidR="00ED0188" w:rsidRDefault="00ED0188" w:rsidP="005E7D33">
      <w:pPr>
        <w:pStyle w:val="NormalWeb"/>
        <w:spacing w:before="0" w:beforeAutospacing="0" w:after="0" w:afterAutospacing="0"/>
        <w:contextualSpacing/>
        <w:jc w:val="both"/>
        <w:textAlignment w:val="baseline"/>
        <w:rPr>
          <w:b/>
          <w:color w:val="000000"/>
        </w:rPr>
      </w:pPr>
      <w:r>
        <w:rPr>
          <w:b/>
          <w:color w:val="000000"/>
        </w:rPr>
        <w:t>Теория:</w:t>
      </w:r>
    </w:p>
    <w:p w:rsidR="00ED0188" w:rsidRPr="00DD3E5B" w:rsidRDefault="00ED0188" w:rsidP="005E7D33">
      <w:pPr>
        <w:pStyle w:val="NormalWeb"/>
        <w:spacing w:before="0" w:beforeAutospacing="0" w:after="0" w:afterAutospacing="0"/>
        <w:contextualSpacing/>
        <w:jc w:val="both"/>
        <w:textAlignment w:val="baseline"/>
        <w:rPr>
          <w:color w:val="000000"/>
        </w:rPr>
      </w:pPr>
      <w:r w:rsidRPr="00DD3E5B">
        <w:rPr>
          <w:color w:val="000000"/>
        </w:rPr>
        <w:t>Улица, на которой находится школа – частица Родины.</w:t>
      </w:r>
    </w:p>
    <w:p w:rsidR="00ED0188" w:rsidRPr="00DD3E5B" w:rsidRDefault="00ED0188" w:rsidP="005E7D33">
      <w:pPr>
        <w:pStyle w:val="NormalWeb"/>
        <w:spacing w:before="0" w:beforeAutospacing="0" w:after="0" w:afterAutospacing="0"/>
        <w:contextualSpacing/>
        <w:jc w:val="both"/>
        <w:textAlignment w:val="baseline"/>
        <w:rPr>
          <w:color w:val="000000"/>
        </w:rPr>
      </w:pPr>
      <w:r w:rsidRPr="00DD3E5B">
        <w:rPr>
          <w:color w:val="000000"/>
        </w:rPr>
        <w:t xml:space="preserve"> Растительный мир школьного участка.</w:t>
      </w:r>
    </w:p>
    <w:p w:rsidR="00ED0188" w:rsidRPr="00DD3E5B" w:rsidRDefault="00ED0188" w:rsidP="005E7D33">
      <w:pPr>
        <w:pStyle w:val="NormalWeb"/>
        <w:spacing w:before="0" w:beforeAutospacing="0" w:after="0" w:afterAutospacing="0"/>
        <w:contextualSpacing/>
        <w:jc w:val="both"/>
        <w:textAlignment w:val="baseline"/>
        <w:rPr>
          <w:color w:val="000000"/>
        </w:rPr>
      </w:pPr>
      <w:r w:rsidRPr="00DD3E5B">
        <w:rPr>
          <w:color w:val="000000"/>
        </w:rPr>
        <w:t>Птицы-наши друзья.</w:t>
      </w:r>
    </w:p>
    <w:p w:rsidR="00ED0188" w:rsidRPr="00DD3E5B" w:rsidRDefault="00ED0188" w:rsidP="005E7D33">
      <w:pPr>
        <w:pStyle w:val="NormalWeb"/>
        <w:spacing w:before="0" w:beforeAutospacing="0" w:after="0" w:afterAutospacing="0"/>
        <w:contextualSpacing/>
        <w:jc w:val="both"/>
        <w:textAlignment w:val="baseline"/>
        <w:rPr>
          <w:color w:val="000000"/>
        </w:rPr>
      </w:pPr>
      <w:r w:rsidRPr="00DD3E5B">
        <w:rPr>
          <w:color w:val="000000"/>
        </w:rPr>
        <w:t>Братья наши меньшие. Изготовление кормушки.</w:t>
      </w:r>
    </w:p>
    <w:p w:rsidR="00ED0188" w:rsidRPr="00DD3E5B" w:rsidRDefault="00ED0188" w:rsidP="005E7D33">
      <w:pPr>
        <w:pStyle w:val="NormalWeb"/>
        <w:spacing w:before="0" w:beforeAutospacing="0" w:after="0" w:afterAutospacing="0"/>
        <w:contextualSpacing/>
        <w:jc w:val="both"/>
        <w:textAlignment w:val="baseline"/>
        <w:rPr>
          <w:color w:val="000000"/>
        </w:rPr>
      </w:pPr>
      <w:r w:rsidRPr="00DD3E5B">
        <w:rPr>
          <w:color w:val="000000"/>
        </w:rPr>
        <w:t xml:space="preserve"> Рыбки нашего аквариума.</w:t>
      </w:r>
    </w:p>
    <w:p w:rsidR="00ED0188" w:rsidRPr="00DD3E5B" w:rsidRDefault="00ED0188" w:rsidP="005E7D33">
      <w:pPr>
        <w:pStyle w:val="NormalWeb"/>
        <w:spacing w:before="0" w:beforeAutospacing="0" w:after="0" w:afterAutospacing="0"/>
        <w:contextualSpacing/>
        <w:jc w:val="both"/>
        <w:textAlignment w:val="baseline"/>
        <w:rPr>
          <w:color w:val="000000"/>
        </w:rPr>
      </w:pPr>
      <w:r w:rsidRPr="00DD3E5B">
        <w:rPr>
          <w:color w:val="000000"/>
        </w:rPr>
        <w:t>Растительный мир нашего района.</w:t>
      </w:r>
    </w:p>
    <w:p w:rsidR="00ED0188" w:rsidRPr="00DD3E5B" w:rsidRDefault="00ED0188" w:rsidP="005E7D33">
      <w:pPr>
        <w:pStyle w:val="NormalWeb"/>
        <w:spacing w:before="0" w:beforeAutospacing="0" w:after="0" w:afterAutospacing="0"/>
        <w:contextualSpacing/>
        <w:jc w:val="both"/>
        <w:textAlignment w:val="baseline"/>
        <w:rPr>
          <w:color w:val="000000"/>
        </w:rPr>
      </w:pPr>
      <w:r w:rsidRPr="00DD3E5B">
        <w:rPr>
          <w:color w:val="000000"/>
        </w:rPr>
        <w:t>Растительный мир нашего края.</w:t>
      </w:r>
    </w:p>
    <w:p w:rsidR="00ED0188" w:rsidRPr="00DD3E5B" w:rsidRDefault="00ED0188" w:rsidP="005E7D33">
      <w:pPr>
        <w:pStyle w:val="NormalWeb"/>
        <w:spacing w:before="0" w:beforeAutospacing="0" w:after="0" w:afterAutospacing="0"/>
        <w:contextualSpacing/>
        <w:jc w:val="both"/>
        <w:textAlignment w:val="baseline"/>
        <w:rPr>
          <w:color w:val="000000"/>
        </w:rPr>
      </w:pPr>
      <w:r w:rsidRPr="00DD3E5B">
        <w:rPr>
          <w:color w:val="000000"/>
        </w:rPr>
        <w:t>Человек и природа.</w:t>
      </w:r>
    </w:p>
    <w:p w:rsidR="00ED0188" w:rsidRDefault="00ED0188" w:rsidP="005E7D33">
      <w:pPr>
        <w:pStyle w:val="NormalWeb"/>
        <w:spacing w:before="0" w:beforeAutospacing="0" w:after="0" w:afterAutospacing="0" w:line="360" w:lineRule="auto"/>
        <w:contextualSpacing/>
        <w:jc w:val="both"/>
        <w:textAlignment w:val="baseline"/>
        <w:rPr>
          <w:color w:val="000000"/>
        </w:rPr>
      </w:pPr>
      <w:r w:rsidRPr="002C5BEB">
        <w:rPr>
          <w:b/>
          <w:color w:val="000000"/>
        </w:rPr>
        <w:t>Практика:</w:t>
      </w:r>
      <w:r w:rsidRPr="00253516">
        <w:rPr>
          <w:color w:val="000000"/>
        </w:rPr>
        <w:t xml:space="preserve"> </w:t>
      </w:r>
    </w:p>
    <w:p w:rsidR="00ED0188" w:rsidRDefault="00ED0188" w:rsidP="005E7D33">
      <w:pPr>
        <w:pStyle w:val="NormalWeb"/>
        <w:spacing w:before="0" w:beforeAutospacing="0" w:after="0" w:afterAutospacing="0"/>
        <w:contextualSpacing/>
        <w:jc w:val="both"/>
        <w:textAlignment w:val="baseline"/>
        <w:rPr>
          <w:color w:val="000000"/>
        </w:rPr>
      </w:pPr>
      <w:r w:rsidRPr="00DD3E5B">
        <w:rPr>
          <w:color w:val="000000"/>
        </w:rPr>
        <w:t>Экскурсия</w:t>
      </w:r>
      <w:r>
        <w:rPr>
          <w:color w:val="000000"/>
        </w:rPr>
        <w:t xml:space="preserve"> по улице К.Маркса г.Верещагино</w:t>
      </w:r>
    </w:p>
    <w:p w:rsidR="00ED0188" w:rsidRPr="00DD3E5B" w:rsidRDefault="00ED0188" w:rsidP="005E7D33">
      <w:pPr>
        <w:pStyle w:val="NormalWeb"/>
        <w:spacing w:before="0" w:beforeAutospacing="0" w:after="0" w:afterAutospacing="0"/>
        <w:contextualSpacing/>
        <w:jc w:val="both"/>
        <w:textAlignment w:val="baseline"/>
        <w:rPr>
          <w:color w:val="000000"/>
        </w:rPr>
      </w:pPr>
      <w:r w:rsidRPr="00DD3E5B">
        <w:rPr>
          <w:color w:val="000000"/>
        </w:rPr>
        <w:t>Изготовление кормушки.</w:t>
      </w:r>
    </w:p>
    <w:p w:rsidR="00ED0188" w:rsidRDefault="00ED0188" w:rsidP="005E7D33">
      <w:pPr>
        <w:pStyle w:val="NormalWeb"/>
        <w:spacing w:before="0" w:beforeAutospacing="0" w:after="0" w:afterAutospacing="0"/>
        <w:contextualSpacing/>
        <w:jc w:val="both"/>
        <w:textAlignment w:val="baseline"/>
        <w:rPr>
          <w:color w:val="000000"/>
        </w:rPr>
      </w:pPr>
      <w:r>
        <w:rPr>
          <w:color w:val="000000"/>
        </w:rPr>
        <w:t>Наблюдение за уходом обучающихся школы – интерната за рыбками школьного аквариума.</w:t>
      </w:r>
    </w:p>
    <w:p w:rsidR="00ED0188" w:rsidRDefault="00ED0188" w:rsidP="005E7D33">
      <w:pPr>
        <w:pStyle w:val="NormalWeb"/>
        <w:spacing w:before="0" w:beforeAutospacing="0" w:after="0" w:afterAutospacing="0"/>
        <w:contextualSpacing/>
        <w:jc w:val="both"/>
        <w:textAlignment w:val="baseline"/>
        <w:rPr>
          <w:b/>
          <w:color w:val="000000"/>
        </w:rPr>
      </w:pPr>
    </w:p>
    <w:p w:rsidR="00ED0188" w:rsidRDefault="00ED0188" w:rsidP="005E7D33">
      <w:pPr>
        <w:pStyle w:val="NormalWeb"/>
        <w:spacing w:before="0" w:beforeAutospacing="0" w:after="0" w:afterAutospacing="0" w:line="360" w:lineRule="auto"/>
        <w:contextualSpacing/>
        <w:jc w:val="both"/>
        <w:textAlignment w:val="baseline"/>
        <w:rPr>
          <w:b/>
          <w:color w:val="000000"/>
        </w:rPr>
      </w:pPr>
      <w:r w:rsidRPr="002C5BEB">
        <w:rPr>
          <w:b/>
          <w:color w:val="000000"/>
        </w:rPr>
        <w:t xml:space="preserve">Раздел: </w:t>
      </w:r>
      <w:r>
        <w:rPr>
          <w:b/>
          <w:color w:val="000000"/>
        </w:rPr>
        <w:t>4</w:t>
      </w:r>
    </w:p>
    <w:p w:rsidR="00ED0188" w:rsidRDefault="00ED0188" w:rsidP="005E7D33">
      <w:pPr>
        <w:pStyle w:val="NormalWeb"/>
        <w:spacing w:before="0" w:beforeAutospacing="0" w:after="0" w:afterAutospacing="0" w:line="360" w:lineRule="auto"/>
        <w:contextualSpacing/>
        <w:jc w:val="both"/>
        <w:textAlignment w:val="baseline"/>
        <w:rPr>
          <w:b/>
          <w:color w:val="000000"/>
        </w:rPr>
      </w:pPr>
      <w:r>
        <w:rPr>
          <w:b/>
          <w:color w:val="000000"/>
        </w:rPr>
        <w:t>Тема:</w:t>
      </w:r>
      <w:r w:rsidRPr="008310CA">
        <w:rPr>
          <w:b/>
          <w:color w:val="000000"/>
        </w:rPr>
        <w:t xml:space="preserve"> </w:t>
      </w:r>
      <w:r w:rsidRPr="00DD3E5B">
        <w:rPr>
          <w:b/>
          <w:color w:val="000000"/>
        </w:rPr>
        <w:t>Творческая мастерская 8ч</w:t>
      </w:r>
    </w:p>
    <w:p w:rsidR="00ED0188" w:rsidRDefault="00ED0188" w:rsidP="005E7D33">
      <w:pPr>
        <w:pStyle w:val="NormalWeb"/>
        <w:spacing w:before="0" w:beforeAutospacing="0" w:after="0" w:afterAutospacing="0"/>
        <w:contextualSpacing/>
        <w:jc w:val="both"/>
        <w:textAlignment w:val="baseline"/>
        <w:rPr>
          <w:b/>
          <w:color w:val="000000"/>
        </w:rPr>
      </w:pPr>
      <w:r>
        <w:rPr>
          <w:b/>
          <w:color w:val="000000"/>
        </w:rPr>
        <w:t>Теория:</w:t>
      </w:r>
    </w:p>
    <w:p w:rsidR="00ED0188" w:rsidRPr="00DD3E5B" w:rsidRDefault="00ED0188" w:rsidP="005E7D33">
      <w:pPr>
        <w:pStyle w:val="NormalWeb"/>
        <w:spacing w:before="0" w:beforeAutospacing="0" w:after="0" w:afterAutospacing="0"/>
        <w:contextualSpacing/>
        <w:jc w:val="both"/>
        <w:textAlignment w:val="baseline"/>
        <w:rPr>
          <w:color w:val="000000"/>
        </w:rPr>
      </w:pPr>
      <w:r w:rsidRPr="00DD3E5B">
        <w:rPr>
          <w:color w:val="000000"/>
        </w:rPr>
        <w:t>Мой класс.</w:t>
      </w:r>
    </w:p>
    <w:p w:rsidR="00ED0188" w:rsidRPr="00DD3E5B" w:rsidRDefault="00ED0188" w:rsidP="005E7D33">
      <w:pPr>
        <w:pStyle w:val="NormalWeb"/>
        <w:spacing w:before="0" w:beforeAutospacing="0" w:after="0" w:afterAutospacing="0"/>
        <w:contextualSpacing/>
        <w:jc w:val="both"/>
        <w:textAlignment w:val="baseline"/>
        <w:rPr>
          <w:color w:val="000000"/>
        </w:rPr>
      </w:pPr>
      <w:r w:rsidRPr="00DD3E5B">
        <w:rPr>
          <w:color w:val="000000"/>
        </w:rPr>
        <w:t>Мастерская осени.</w:t>
      </w:r>
    </w:p>
    <w:p w:rsidR="00ED0188" w:rsidRPr="00DD3E5B" w:rsidRDefault="00ED0188" w:rsidP="005E7D33">
      <w:pPr>
        <w:pStyle w:val="NormalWeb"/>
        <w:spacing w:before="0" w:beforeAutospacing="0" w:after="0" w:afterAutospacing="0"/>
        <w:contextualSpacing/>
        <w:jc w:val="both"/>
        <w:textAlignment w:val="baseline"/>
        <w:rPr>
          <w:color w:val="000000"/>
        </w:rPr>
      </w:pPr>
      <w:r w:rsidRPr="00DD3E5B">
        <w:rPr>
          <w:color w:val="000000"/>
        </w:rPr>
        <w:t>Мастерская деда Мороза.</w:t>
      </w:r>
    </w:p>
    <w:p w:rsidR="00ED0188" w:rsidRPr="00DD3E5B" w:rsidRDefault="00ED0188" w:rsidP="005E7D33">
      <w:pPr>
        <w:pStyle w:val="NormalWeb"/>
        <w:spacing w:before="0" w:beforeAutospacing="0" w:after="0" w:afterAutospacing="0"/>
        <w:contextualSpacing/>
        <w:jc w:val="both"/>
        <w:textAlignment w:val="baseline"/>
        <w:rPr>
          <w:color w:val="000000"/>
        </w:rPr>
      </w:pPr>
      <w:r w:rsidRPr="00DD3E5B">
        <w:rPr>
          <w:color w:val="000000"/>
        </w:rPr>
        <w:t>Мой папа - защитник.</w:t>
      </w:r>
    </w:p>
    <w:p w:rsidR="00ED0188" w:rsidRPr="00DD3E5B" w:rsidRDefault="00ED0188" w:rsidP="005E7D33">
      <w:pPr>
        <w:pStyle w:val="NormalWeb"/>
        <w:spacing w:before="0" w:beforeAutospacing="0" w:after="0" w:afterAutospacing="0"/>
        <w:contextualSpacing/>
        <w:jc w:val="both"/>
        <w:textAlignment w:val="baseline"/>
        <w:rPr>
          <w:color w:val="000000"/>
        </w:rPr>
      </w:pPr>
      <w:r w:rsidRPr="00DD3E5B">
        <w:rPr>
          <w:color w:val="000000"/>
        </w:rPr>
        <w:t>Моя любимая мама.</w:t>
      </w:r>
    </w:p>
    <w:p w:rsidR="00ED0188" w:rsidRDefault="00ED0188" w:rsidP="005E7D33">
      <w:pPr>
        <w:pStyle w:val="NormalWeb"/>
        <w:spacing w:before="0" w:beforeAutospacing="0" w:after="0" w:afterAutospacing="0" w:line="360" w:lineRule="auto"/>
        <w:contextualSpacing/>
        <w:jc w:val="both"/>
        <w:textAlignment w:val="baseline"/>
        <w:rPr>
          <w:color w:val="000000"/>
        </w:rPr>
      </w:pPr>
      <w:r w:rsidRPr="002C5BEB">
        <w:rPr>
          <w:b/>
          <w:color w:val="000000"/>
        </w:rPr>
        <w:t>Практика:</w:t>
      </w:r>
      <w:r w:rsidRPr="00253516">
        <w:rPr>
          <w:color w:val="000000"/>
        </w:rPr>
        <w:t xml:space="preserve"> </w:t>
      </w:r>
    </w:p>
    <w:p w:rsidR="00ED0188" w:rsidRDefault="00ED0188" w:rsidP="005E7D33">
      <w:pPr>
        <w:pStyle w:val="NormalWeb"/>
        <w:shd w:val="clear" w:color="auto" w:fill="FFFFFF"/>
        <w:spacing w:before="0" w:beforeAutospacing="0" w:after="0" w:afterAutospacing="0"/>
        <w:contextualSpacing/>
        <w:jc w:val="both"/>
        <w:textAlignment w:val="baseline"/>
        <w:rPr>
          <w:color w:val="000000"/>
        </w:rPr>
      </w:pPr>
      <w:r>
        <w:rPr>
          <w:color w:val="000000"/>
        </w:rPr>
        <w:t>Изготовление поделок из природного материала к школьному празднику «Осенины»</w:t>
      </w:r>
    </w:p>
    <w:p w:rsidR="00ED0188" w:rsidRDefault="00ED0188" w:rsidP="005E7D33">
      <w:pPr>
        <w:pStyle w:val="NormalWeb"/>
        <w:shd w:val="clear" w:color="auto" w:fill="FFFFFF"/>
        <w:spacing w:before="0" w:beforeAutospacing="0" w:after="0" w:afterAutospacing="0"/>
        <w:contextualSpacing/>
        <w:jc w:val="both"/>
        <w:textAlignment w:val="baseline"/>
        <w:rPr>
          <w:color w:val="000000"/>
        </w:rPr>
      </w:pPr>
      <w:r>
        <w:rPr>
          <w:color w:val="000000"/>
        </w:rPr>
        <w:t>Изготовление новогодних маскарадных масок.</w:t>
      </w:r>
    </w:p>
    <w:p w:rsidR="00ED0188" w:rsidRPr="008310CA" w:rsidRDefault="00ED0188" w:rsidP="005E7D33">
      <w:pPr>
        <w:shd w:val="clear" w:color="auto" w:fill="FFFFFF"/>
        <w:spacing w:after="0" w:line="360" w:lineRule="auto"/>
        <w:contextualSpacing/>
        <w:textAlignment w:val="baseline"/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8310CA"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Изготовление</w:t>
      </w:r>
      <w:r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поздравительных открыток для пап и мам.</w:t>
      </w:r>
    </w:p>
    <w:p w:rsidR="00ED0188" w:rsidRPr="00806602" w:rsidRDefault="00ED0188" w:rsidP="00806602">
      <w:pPr>
        <w:pStyle w:val="NormalWeb"/>
        <w:shd w:val="clear" w:color="auto" w:fill="FFFFFF"/>
        <w:spacing w:before="0" w:beforeAutospacing="0" w:after="0" w:afterAutospacing="0" w:line="360" w:lineRule="auto"/>
        <w:contextualSpacing/>
        <w:jc w:val="center"/>
        <w:textAlignment w:val="baseline"/>
        <w:rPr>
          <w:b/>
          <w:color w:val="000000"/>
          <w:sz w:val="28"/>
          <w:szCs w:val="28"/>
        </w:rPr>
      </w:pPr>
    </w:p>
    <w:p w:rsidR="00ED0188" w:rsidRPr="00DD3E5B" w:rsidRDefault="00ED0188" w:rsidP="00806602">
      <w:pPr>
        <w:pStyle w:val="NormalWeb"/>
        <w:shd w:val="clear" w:color="auto" w:fill="FFFFFF"/>
        <w:spacing w:before="0" w:beforeAutospacing="0" w:after="0" w:afterAutospacing="0" w:line="360" w:lineRule="auto"/>
        <w:contextualSpacing/>
        <w:jc w:val="center"/>
        <w:textAlignment w:val="baseline"/>
        <w:rPr>
          <w:color w:val="000000"/>
        </w:rPr>
      </w:pPr>
      <w:r w:rsidRPr="00DD3E5B">
        <w:rPr>
          <w:b/>
          <w:bCs/>
          <w:color w:val="000000"/>
          <w:bdr w:val="none" w:sz="0" w:space="0" w:color="auto" w:frame="1"/>
        </w:rPr>
        <w:t>Календарно – тематическое планирование</w:t>
      </w:r>
      <w:r>
        <w:rPr>
          <w:b/>
          <w:bCs/>
          <w:color w:val="000000"/>
          <w:bdr w:val="none" w:sz="0" w:space="0" w:color="auto" w:frame="1"/>
        </w:rPr>
        <w:t xml:space="preserve"> 1класс (</w:t>
      </w:r>
      <w:r w:rsidRPr="00DD3E5B">
        <w:rPr>
          <w:color w:val="000000"/>
        </w:rPr>
        <w:t>33 часа</w:t>
      </w:r>
      <w:r>
        <w:rPr>
          <w:color w:val="000000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19"/>
        <w:gridCol w:w="2410"/>
        <w:gridCol w:w="1701"/>
        <w:gridCol w:w="1276"/>
      </w:tblGrid>
      <w:tr w:rsidR="00ED0188" w:rsidRPr="00BC4C6F" w:rsidTr="00BC4C6F">
        <w:tc>
          <w:tcPr>
            <w:tcW w:w="4219" w:type="dxa"/>
          </w:tcPr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Тема занятия</w:t>
            </w:r>
          </w:p>
        </w:tc>
        <w:tc>
          <w:tcPr>
            <w:tcW w:w="2410" w:type="dxa"/>
          </w:tcPr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Форма проведения</w:t>
            </w:r>
          </w:p>
        </w:tc>
        <w:tc>
          <w:tcPr>
            <w:tcW w:w="1701" w:type="dxa"/>
          </w:tcPr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Кол-во часов</w:t>
            </w:r>
          </w:p>
        </w:tc>
        <w:tc>
          <w:tcPr>
            <w:tcW w:w="1276" w:type="dxa"/>
          </w:tcPr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Дата</w:t>
            </w:r>
          </w:p>
        </w:tc>
      </w:tr>
      <w:tr w:rsidR="00ED0188" w:rsidRPr="00BC4C6F" w:rsidTr="00BC4C6F">
        <w:tc>
          <w:tcPr>
            <w:tcW w:w="4219" w:type="dxa"/>
          </w:tcPr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b/>
                <w:color w:val="000000"/>
              </w:rPr>
            </w:pPr>
            <w:r w:rsidRPr="00BC4C6F">
              <w:rPr>
                <w:b/>
                <w:color w:val="000000"/>
              </w:rPr>
              <w:t>Общественно-полезный труд 8ч</w:t>
            </w: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b/>
                <w:color w:val="000000"/>
              </w:rPr>
            </w:pP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1.Моя школа, пришкольный участок.</w:t>
            </w: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2.Моя школа, пришкольный участок. Сбор сухих листьев.</w:t>
            </w: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3. Труд людей осенью. Знакомство с хозяйственно-бытовым инвентарем.</w:t>
            </w: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4.Чистый школьный двор.</w:t>
            </w: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5.Комнатные растения нашей школы.</w:t>
            </w: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6. Комнатные растения нашей школы. Полив. Уход.</w:t>
            </w: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 xml:space="preserve">7.Труд людей зимой. </w:t>
            </w: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8.Труд людей весной. Субботник.</w:t>
            </w: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</w:p>
        </w:tc>
        <w:tc>
          <w:tcPr>
            <w:tcW w:w="2410" w:type="dxa"/>
          </w:tcPr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Экскурсия-знакомство</w:t>
            </w: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Практикум</w:t>
            </w: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Инструктаж-практикум</w:t>
            </w: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Операция по уборке мусора.</w:t>
            </w: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Экскурсия.</w:t>
            </w: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Практика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sz w:val="24"/>
                <w:szCs w:val="24"/>
                <w:lang w:eastAsia="ru-RU"/>
              </w:rPr>
              <w:t>Беседа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1701" w:type="dxa"/>
          </w:tcPr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1ч</w:t>
            </w: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1ч</w:t>
            </w: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1ч</w:t>
            </w: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1ч</w:t>
            </w: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1ч</w:t>
            </w: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1ч</w:t>
            </w: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1ч</w:t>
            </w: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1ч</w:t>
            </w:r>
          </w:p>
        </w:tc>
        <w:tc>
          <w:tcPr>
            <w:tcW w:w="1276" w:type="dxa"/>
          </w:tcPr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</w:p>
        </w:tc>
      </w:tr>
      <w:tr w:rsidR="00ED0188" w:rsidRPr="00BC4C6F" w:rsidTr="00BC4C6F">
        <w:tc>
          <w:tcPr>
            <w:tcW w:w="4219" w:type="dxa"/>
          </w:tcPr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b/>
                <w:color w:val="000000"/>
              </w:rPr>
            </w:pPr>
            <w:r w:rsidRPr="00BC4C6F">
              <w:rPr>
                <w:b/>
                <w:color w:val="000000"/>
              </w:rPr>
              <w:t>Хозяйственно-бытовая деятельность 9ч</w:t>
            </w: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1.Выполнение обязанностей дежурного.</w:t>
            </w: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2.Каждой вещи своё место. Маркировка места верхней одежды и обуви.</w:t>
            </w: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3.Мой чистый класс. Правила генеральной уборки.</w:t>
            </w: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4.Уход за обувью в сезон дождей.</w:t>
            </w: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5.Уход за верхней одеждой.</w:t>
            </w: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6.Наши поручения в классе.</w:t>
            </w: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7.Один дома. Выполнение домашних поручений.</w:t>
            </w: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8.  Моя полка в шкафу.</w:t>
            </w: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 xml:space="preserve">9. Книжкина больница </w:t>
            </w: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</w:p>
        </w:tc>
        <w:tc>
          <w:tcPr>
            <w:tcW w:w="2410" w:type="dxa"/>
          </w:tcPr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Беседа-практикум</w:t>
            </w: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Практикум</w:t>
            </w: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Беседа-практикум</w:t>
            </w: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Практикум</w:t>
            </w: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Беседа</w:t>
            </w: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Конкурс рисунков</w:t>
            </w: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Сюжетно-ролевая игра</w:t>
            </w: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Практикум</w:t>
            </w: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Практикум</w:t>
            </w:r>
          </w:p>
        </w:tc>
        <w:tc>
          <w:tcPr>
            <w:tcW w:w="1701" w:type="dxa"/>
          </w:tcPr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1ч</w:t>
            </w: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1ч</w:t>
            </w: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1ч</w:t>
            </w: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1ч</w:t>
            </w: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1ч</w:t>
            </w: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1ч</w:t>
            </w: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1ч</w:t>
            </w: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1ч</w:t>
            </w: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1ч</w:t>
            </w:r>
          </w:p>
        </w:tc>
        <w:tc>
          <w:tcPr>
            <w:tcW w:w="1276" w:type="dxa"/>
          </w:tcPr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</w:p>
        </w:tc>
      </w:tr>
      <w:tr w:rsidR="00ED0188" w:rsidRPr="00BC4C6F" w:rsidTr="00BC4C6F">
        <w:tc>
          <w:tcPr>
            <w:tcW w:w="4219" w:type="dxa"/>
          </w:tcPr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b/>
                <w:color w:val="000000"/>
              </w:rPr>
            </w:pPr>
            <w:r w:rsidRPr="00BC4C6F">
              <w:rPr>
                <w:b/>
                <w:color w:val="000000"/>
              </w:rPr>
              <w:t>Хранители природы 8ч</w:t>
            </w: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b/>
                <w:color w:val="000000"/>
              </w:rPr>
              <w:t>1.</w:t>
            </w:r>
            <w:r w:rsidRPr="00BC4C6F">
              <w:rPr>
                <w:color w:val="000000"/>
              </w:rPr>
              <w:t>Улица, на которой находится школа – частица Родины.</w:t>
            </w: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2. Растительный мир школьного участка.</w:t>
            </w: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3.Птицы-наши друзья.</w:t>
            </w: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4.Братья наши меньшие. Изготовление кормушки.</w:t>
            </w: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5. Рыбки нашего аквариума.</w:t>
            </w: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6.Растительный мир нашего района.</w:t>
            </w: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7.Растительный мир нашего края.</w:t>
            </w: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8.Человек и природа.</w:t>
            </w: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</w:p>
        </w:tc>
        <w:tc>
          <w:tcPr>
            <w:tcW w:w="2410" w:type="dxa"/>
          </w:tcPr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Экскурсия</w:t>
            </w: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Экскурсия</w:t>
            </w: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Беседа</w:t>
            </w: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Практикум</w:t>
            </w: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Беседа</w:t>
            </w: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Беседа</w:t>
            </w: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Беседа</w:t>
            </w: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Экскурсия</w:t>
            </w: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</w:p>
        </w:tc>
        <w:tc>
          <w:tcPr>
            <w:tcW w:w="1701" w:type="dxa"/>
          </w:tcPr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1ч</w:t>
            </w: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1ч</w:t>
            </w: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1ч</w:t>
            </w: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1ч</w:t>
            </w: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1ч</w:t>
            </w: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1ч</w:t>
            </w: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1ч</w:t>
            </w: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1ч</w:t>
            </w:r>
          </w:p>
        </w:tc>
        <w:tc>
          <w:tcPr>
            <w:tcW w:w="1276" w:type="dxa"/>
          </w:tcPr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</w:p>
        </w:tc>
      </w:tr>
      <w:tr w:rsidR="00ED0188" w:rsidRPr="00BC4C6F" w:rsidTr="00BC4C6F">
        <w:tc>
          <w:tcPr>
            <w:tcW w:w="4219" w:type="dxa"/>
          </w:tcPr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b/>
                <w:color w:val="000000"/>
              </w:rPr>
            </w:pPr>
            <w:r w:rsidRPr="00BC4C6F">
              <w:rPr>
                <w:b/>
                <w:color w:val="000000"/>
              </w:rPr>
              <w:t>Творческая мастерская 8ч</w:t>
            </w: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1.Мой класс.</w:t>
            </w: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2-3.Мастерская осени.</w:t>
            </w: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4-6.Мастерская деда Мороза.</w:t>
            </w: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7.Мой папа - защитник.</w:t>
            </w: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8.Моя любимая мама.</w:t>
            </w:r>
          </w:p>
        </w:tc>
        <w:tc>
          <w:tcPr>
            <w:tcW w:w="2410" w:type="dxa"/>
          </w:tcPr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Фотогалерея</w:t>
            </w: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Практикум</w:t>
            </w: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Практикум</w:t>
            </w: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Практикум</w:t>
            </w: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Практикум</w:t>
            </w:r>
          </w:p>
        </w:tc>
        <w:tc>
          <w:tcPr>
            <w:tcW w:w="1701" w:type="dxa"/>
          </w:tcPr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1ч</w:t>
            </w: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2ч</w:t>
            </w: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3ч</w:t>
            </w: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1ч</w:t>
            </w:r>
          </w:p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C4C6F">
              <w:rPr>
                <w:color w:val="000000"/>
              </w:rPr>
              <w:t>1ч</w:t>
            </w:r>
          </w:p>
        </w:tc>
        <w:tc>
          <w:tcPr>
            <w:tcW w:w="1276" w:type="dxa"/>
          </w:tcPr>
          <w:p w:rsidR="00ED0188" w:rsidRPr="00BC4C6F" w:rsidRDefault="00ED0188" w:rsidP="00BC4C6F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</w:p>
        </w:tc>
      </w:tr>
    </w:tbl>
    <w:p w:rsidR="00ED0188" w:rsidRDefault="00ED0188" w:rsidP="00806602">
      <w:pPr>
        <w:shd w:val="clear" w:color="auto" w:fill="FFFFFF"/>
        <w:spacing w:after="0" w:line="360" w:lineRule="auto"/>
        <w:contextualSpacing/>
        <w:jc w:val="center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ED0188" w:rsidRPr="00DD3E5B" w:rsidRDefault="00ED0188" w:rsidP="00806602">
      <w:pPr>
        <w:shd w:val="clear" w:color="auto" w:fill="FFFFFF"/>
        <w:spacing w:after="0" w:line="360" w:lineRule="auto"/>
        <w:contextualSpacing/>
        <w:jc w:val="center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D3E5B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Календарно – тематическое планирование</w:t>
      </w:r>
      <w:r w:rsidRPr="00DD3E5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06602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2 класс</w:t>
      </w:r>
      <w:r>
        <w:t xml:space="preserve"> (</w:t>
      </w:r>
      <w:r w:rsidRPr="00DD3E5B">
        <w:rPr>
          <w:rFonts w:ascii="Times New Roman" w:hAnsi="Times New Roman"/>
          <w:color w:val="000000"/>
          <w:sz w:val="24"/>
          <w:szCs w:val="24"/>
          <w:lang w:eastAsia="ru-RU"/>
        </w:rPr>
        <w:t>34 часа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19"/>
        <w:gridCol w:w="2410"/>
        <w:gridCol w:w="1701"/>
        <w:gridCol w:w="1241"/>
      </w:tblGrid>
      <w:tr w:rsidR="00ED0188" w:rsidRPr="00BC4C6F" w:rsidTr="00BC4C6F">
        <w:tc>
          <w:tcPr>
            <w:tcW w:w="4219" w:type="dxa"/>
          </w:tcPr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Тема занятия </w:t>
            </w:r>
          </w:p>
        </w:tc>
        <w:tc>
          <w:tcPr>
            <w:tcW w:w="2410" w:type="dxa"/>
          </w:tcPr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Форма проведения</w:t>
            </w:r>
          </w:p>
        </w:tc>
        <w:tc>
          <w:tcPr>
            <w:tcW w:w="1701" w:type="dxa"/>
          </w:tcPr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241" w:type="dxa"/>
          </w:tcPr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</w:tc>
      </w:tr>
      <w:tr w:rsidR="00ED0188" w:rsidRPr="00BC4C6F" w:rsidTr="00BC4C6F">
        <w:tc>
          <w:tcPr>
            <w:tcW w:w="4219" w:type="dxa"/>
          </w:tcPr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Общественно-полезный труд  9ч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1.Правила поведения на пришкольном участке.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2. Правила безопасности труда с садовым инвентарём.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3. Уборка сухих листьев на территории школы. 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4. Сбор  природного материала для поделок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5.Чистый двор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6-7. Зимние забавы (снежный городок). Изготовление снежных фигур.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8. Снежинка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9. Книжкина больница. Помощь в ремонте книг обучающихся 1 класса.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Беседа-инструктаж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Инструктаж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Трудовой десант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Операция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Операция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Практикум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Операция по уборке снега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Практикум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1ч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1ч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1ч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1ч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1ч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2ч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1ч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1ч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</w:tcPr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0188" w:rsidRPr="00BC4C6F" w:rsidTr="00BC4C6F">
        <w:tc>
          <w:tcPr>
            <w:tcW w:w="4219" w:type="dxa"/>
          </w:tcPr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Хозяйственно-бытовая деятельность 9ч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1.Уход за комнатными цветами. Маркировка.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2. Знай своё место. Маркировка парт и стульев.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3.Уход за школьной одеждой.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4.Уход за комнатными цветами.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Полив.  Рыхление. Обтирание листьев.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5.Мой чистый класс.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6.Ремон книг и учебников.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8. Ремонт игр, игрушек.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9. Выполнение поручений.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Практикум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Практикум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Практикум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Практикум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Практикум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Практикум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Практикум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Круглый стол</w:t>
            </w:r>
          </w:p>
        </w:tc>
        <w:tc>
          <w:tcPr>
            <w:tcW w:w="1701" w:type="dxa"/>
          </w:tcPr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1ч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1ч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1ч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1ч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1ч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1ч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1ч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241" w:type="dxa"/>
          </w:tcPr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0188" w:rsidRPr="00BC4C6F" w:rsidTr="00BC4C6F">
        <w:tc>
          <w:tcPr>
            <w:tcW w:w="4219" w:type="dxa"/>
          </w:tcPr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Хранители природы 8ч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1.Экскурсия в осенний лес.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2.Изучаем листья, плоды, семена.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3.Дары природы.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4.Мои пернатые. Подкормка птиц.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5.Рыбки школьного аквариума. Подкормка рыб.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6.Растительный мир нашей страны.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7.Красная книга растений.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8.Человек и природа.</w:t>
            </w:r>
          </w:p>
          <w:p w:rsidR="00ED0188" w:rsidRPr="00BC4C6F" w:rsidRDefault="00ED0188" w:rsidP="00BC4C6F">
            <w:pPr>
              <w:pStyle w:val="ListParagraph"/>
              <w:spacing w:after="0" w:line="360" w:lineRule="auto"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Экскурсия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Исследовательская работа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Проект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Практикум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Беседа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Презентация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Беседа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Экскурсия</w:t>
            </w:r>
          </w:p>
        </w:tc>
        <w:tc>
          <w:tcPr>
            <w:tcW w:w="1701" w:type="dxa"/>
          </w:tcPr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1ч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1ч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1ч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1ч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1ч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1ч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1ч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241" w:type="dxa"/>
          </w:tcPr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0188" w:rsidRPr="00BC4C6F" w:rsidTr="00BC4C6F">
        <w:tc>
          <w:tcPr>
            <w:tcW w:w="4219" w:type="dxa"/>
          </w:tcPr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Творческая мастерская 8ч</w:t>
            </w: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1.Мастерская осени.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2-3.Мастерская деда Мороза.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4-5.Мальчики нашего класса, папы – наши защитники.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6-7. Девочки нашего класса, мамы.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8. Береги растения.</w:t>
            </w:r>
          </w:p>
        </w:tc>
        <w:tc>
          <w:tcPr>
            <w:tcW w:w="2410" w:type="dxa"/>
          </w:tcPr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Практикум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Практикум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Практикум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Практикум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Создание листовки</w:t>
            </w:r>
          </w:p>
        </w:tc>
        <w:tc>
          <w:tcPr>
            <w:tcW w:w="1701" w:type="dxa"/>
          </w:tcPr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1ч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2ч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2ч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2ч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241" w:type="dxa"/>
          </w:tcPr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D0188" w:rsidRPr="00DD3E5B" w:rsidRDefault="00ED0188" w:rsidP="00DD3E5B">
      <w:pPr>
        <w:shd w:val="clear" w:color="auto" w:fill="FFFFFF"/>
        <w:spacing w:after="0" w:line="360" w:lineRule="auto"/>
        <w:contextualSpacing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D0188" w:rsidRDefault="00ED0188" w:rsidP="00DD3E5B">
      <w:pPr>
        <w:shd w:val="clear" w:color="auto" w:fill="FFFFFF"/>
        <w:spacing w:after="0" w:line="360" w:lineRule="auto"/>
        <w:contextualSpacing/>
        <w:jc w:val="both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ED0188" w:rsidRPr="00806602" w:rsidRDefault="00ED0188" w:rsidP="00806602">
      <w:pPr>
        <w:shd w:val="clear" w:color="auto" w:fill="FFFFFF"/>
        <w:spacing w:after="0" w:line="360" w:lineRule="auto"/>
        <w:contextualSpacing/>
        <w:jc w:val="center"/>
        <w:textAlignment w:val="baseline"/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806602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Календарно – тематическое планирование</w:t>
      </w:r>
      <w:r w:rsidRPr="00806602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Pr="00806602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3 класс </w:t>
      </w:r>
      <w:r w:rsidRPr="00806602"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(34 часа)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19"/>
        <w:gridCol w:w="2410"/>
        <w:gridCol w:w="1701"/>
        <w:gridCol w:w="1241"/>
      </w:tblGrid>
      <w:tr w:rsidR="00ED0188" w:rsidRPr="00BC4C6F" w:rsidTr="00BC4C6F">
        <w:tc>
          <w:tcPr>
            <w:tcW w:w="4219" w:type="dxa"/>
          </w:tcPr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Тема занятий</w:t>
            </w:r>
          </w:p>
        </w:tc>
        <w:tc>
          <w:tcPr>
            <w:tcW w:w="2410" w:type="dxa"/>
          </w:tcPr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Форма проведения</w:t>
            </w:r>
          </w:p>
        </w:tc>
        <w:tc>
          <w:tcPr>
            <w:tcW w:w="1701" w:type="dxa"/>
          </w:tcPr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241" w:type="dxa"/>
          </w:tcPr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</w:tc>
      </w:tr>
      <w:tr w:rsidR="00ED0188" w:rsidRPr="00BC4C6F" w:rsidTr="00BC4C6F">
        <w:tc>
          <w:tcPr>
            <w:tcW w:w="4219" w:type="dxa"/>
          </w:tcPr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Общественно-полезный труд 9ч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1.Желтый лист.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2.Помоги ближнему. Посильная помощь первоклассникам.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3.Снежинка.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4.Комнатные растения нашей школы.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5-6.Зимние забавы (снежный городок и фигуры).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7-8.Мой чистый двор. Субботник.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9.Книжкина больница. Помощь библиотекарю.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Операция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Операция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Трудовая операция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Маркировка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Трудовой десант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Операция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Операция</w:t>
            </w:r>
          </w:p>
        </w:tc>
        <w:tc>
          <w:tcPr>
            <w:tcW w:w="1701" w:type="dxa"/>
          </w:tcPr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1ч 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1ч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1ч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1ч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1ч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2ч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241" w:type="dxa"/>
          </w:tcPr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0188" w:rsidRPr="00BC4C6F" w:rsidTr="00BC4C6F">
        <w:tc>
          <w:tcPr>
            <w:tcW w:w="4219" w:type="dxa"/>
          </w:tcPr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Хозяйственно-бытовая деятельность 9ч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1.В мире профессий.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2.Сделай класс красивым.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3.Давайте постираем и погладим. Уход за носками.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4.Как выглядит мой гардероб.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5.Вылечи вещи.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6.Уют.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7.Каждой вещи свое место.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8.Посадка лука.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9.Комнатные растения моего класса.  Пересадка. 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Презентация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Практикум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Практикум 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Дидактическая игра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Практикум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Практикум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Практикум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Практикум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1701" w:type="dxa"/>
          </w:tcPr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1ч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1ч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1ч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1ч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1ч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1ч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1ч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1ч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1ч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</w:tcPr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0188" w:rsidRPr="00BC4C6F" w:rsidTr="00BC4C6F">
        <w:tc>
          <w:tcPr>
            <w:tcW w:w="4219" w:type="dxa"/>
          </w:tcPr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Хранители природы 8ч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1.Лесная тропа. Дорогой туриста.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2.Не разоряй птичьи гнезда.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3. Мир животных нашего края.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4.Мир животных нашей страны.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5.Помоги птицам. Скворечник.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6.Спаси дерево.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7.Зеленое одеяло планеты.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8.Рыбки школьного аквариума. Уход.</w:t>
            </w:r>
          </w:p>
        </w:tc>
        <w:tc>
          <w:tcPr>
            <w:tcW w:w="2410" w:type="dxa"/>
          </w:tcPr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Занятие-путешествие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Беседа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Поход в музей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Презентация.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Практикум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Акция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Презентация малышам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1701" w:type="dxa"/>
          </w:tcPr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1ч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1ч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1ч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1ч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1ч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1ч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1ч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1ч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</w:tcPr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0188" w:rsidRPr="00BC4C6F" w:rsidTr="00BC4C6F">
        <w:tc>
          <w:tcPr>
            <w:tcW w:w="4219" w:type="dxa"/>
          </w:tcPr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Творческая мастерская 8ч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1.По странам книг (о труде).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2.Помоги птицам.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3-4.Мастерская деда Мороза.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5.Мастерская деда Мороза.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6.Мой дедушка – герой.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7.Спаси дерево.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8. В день 8 марта.</w:t>
            </w:r>
          </w:p>
        </w:tc>
        <w:tc>
          <w:tcPr>
            <w:tcW w:w="2410" w:type="dxa"/>
          </w:tcPr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Литературный вечер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Листовки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Практикум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Мастер-класс для первоклассников.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Практикум по изготовлению открытки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Листовки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Практикум.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1ч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1ч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2ч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1ч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1ч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1ч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241" w:type="dxa"/>
          </w:tcPr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D0188" w:rsidRPr="00DD3E5B" w:rsidRDefault="00ED0188" w:rsidP="00DD3E5B">
      <w:pPr>
        <w:shd w:val="clear" w:color="auto" w:fill="FFFFFF"/>
        <w:spacing w:after="0" w:line="360" w:lineRule="auto"/>
        <w:contextualSpacing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D0188" w:rsidRPr="00806602" w:rsidRDefault="00ED0188" w:rsidP="00DD3E5B">
      <w:pPr>
        <w:shd w:val="clear" w:color="auto" w:fill="FFFFFF"/>
        <w:spacing w:after="0" w:line="360" w:lineRule="auto"/>
        <w:contextualSpacing/>
        <w:jc w:val="both"/>
        <w:textAlignment w:val="baseline"/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DD3E5B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Календарно – тематическое планирование</w:t>
      </w:r>
      <w:r>
        <w:t xml:space="preserve"> </w:t>
      </w:r>
      <w:r w:rsidRPr="00806602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4 класс </w:t>
      </w:r>
      <w:r w:rsidRPr="00806602"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(34 часа)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"/>
        <w:gridCol w:w="4216"/>
        <w:gridCol w:w="2409"/>
        <w:gridCol w:w="1700"/>
        <w:gridCol w:w="1240"/>
      </w:tblGrid>
      <w:tr w:rsidR="00ED0188" w:rsidRPr="00BC4C6F" w:rsidTr="00BC4C6F">
        <w:tc>
          <w:tcPr>
            <w:tcW w:w="4219" w:type="dxa"/>
            <w:gridSpan w:val="2"/>
          </w:tcPr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Тема занятий</w:t>
            </w:r>
          </w:p>
        </w:tc>
        <w:tc>
          <w:tcPr>
            <w:tcW w:w="2410" w:type="dxa"/>
          </w:tcPr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Форма проведения </w:t>
            </w:r>
          </w:p>
        </w:tc>
        <w:tc>
          <w:tcPr>
            <w:tcW w:w="1701" w:type="dxa"/>
          </w:tcPr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Кол-во часов</w:t>
            </w:r>
          </w:p>
        </w:tc>
        <w:tc>
          <w:tcPr>
            <w:tcW w:w="1241" w:type="dxa"/>
          </w:tcPr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Дата</w:t>
            </w:r>
          </w:p>
        </w:tc>
      </w:tr>
      <w:tr w:rsidR="00ED0188" w:rsidRPr="00BC4C6F" w:rsidTr="00BC4C6F">
        <w:trPr>
          <w:gridBefore w:val="1"/>
        </w:trPr>
        <w:tc>
          <w:tcPr>
            <w:tcW w:w="4219" w:type="dxa"/>
          </w:tcPr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4C6F"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Общественно-полезный труд 9ч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1.Школьный участок осенью. Посадка саженцев.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2.Желтый лист.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3.Посади цветок в горшок.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4.Порядок на закрепленном участке.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5.Снежинка.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6-7. Снежный городок.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8-9. Чистая территория. Субботник.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410" w:type="dxa"/>
          </w:tcPr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Операция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Операция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Операция по озеленению школы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Практикум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Операция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Трудовой десант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Трудовой десант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701" w:type="dxa"/>
          </w:tcPr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1ч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1ч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1ч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1ч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1ч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2ч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2ч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241" w:type="dxa"/>
          </w:tcPr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</w:tr>
      <w:tr w:rsidR="00ED0188" w:rsidRPr="00BC4C6F" w:rsidTr="00BC4C6F">
        <w:trPr>
          <w:gridBefore w:val="1"/>
        </w:trPr>
        <w:tc>
          <w:tcPr>
            <w:tcW w:w="4219" w:type="dxa"/>
          </w:tcPr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4C6F"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Хозяйственно-бытовая деятельность 9ч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1-2.Уход за комнатными растениями класса. Отбор черенков для посадки. Посадка.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3.Заглянем в бельевой шкаф.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4.Разные виды щеток: для чего они предназначены.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5.Чистка и сушка зимней обуви.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6.Чистый класс.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7. Книжкина больница.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8. Мои поручения.</w:t>
            </w:r>
          </w:p>
        </w:tc>
        <w:tc>
          <w:tcPr>
            <w:tcW w:w="2410" w:type="dxa"/>
          </w:tcPr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Практикум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Практикум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Презентация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Практикум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Трудовой десант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Практикум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Конкурсная программа</w:t>
            </w:r>
          </w:p>
        </w:tc>
        <w:tc>
          <w:tcPr>
            <w:tcW w:w="1701" w:type="dxa"/>
          </w:tcPr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2ч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1ч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1ч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1ч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1ч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1ч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1ч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241" w:type="dxa"/>
          </w:tcPr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</w:tr>
      <w:tr w:rsidR="00ED0188" w:rsidRPr="00BC4C6F" w:rsidTr="00BC4C6F">
        <w:trPr>
          <w:gridBefore w:val="1"/>
        </w:trPr>
        <w:tc>
          <w:tcPr>
            <w:tcW w:w="4219" w:type="dxa"/>
          </w:tcPr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4C6F"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Хранители природы 9ч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1.Юный краевед – турист.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2.Стнегазета «Защитим природу».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3.Человек и животные.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4.Мое любимое животное.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5.Человек часть природы.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6.Лесная аптека.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7.Рыбки в школьном аквариуме. Уход.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8.Человек и растения.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9.Экология нашего края.</w:t>
            </w:r>
          </w:p>
        </w:tc>
        <w:tc>
          <w:tcPr>
            <w:tcW w:w="2410" w:type="dxa"/>
          </w:tcPr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Конкурсная программа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Изготовление газеты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Презентация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Проект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Беседа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Игра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Практикум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Презентация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Беседа</w:t>
            </w:r>
          </w:p>
        </w:tc>
        <w:tc>
          <w:tcPr>
            <w:tcW w:w="1701" w:type="dxa"/>
          </w:tcPr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1ч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1ч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1ч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1ч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1ч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1ч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1ч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1ч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1ч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241" w:type="dxa"/>
          </w:tcPr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</w:tr>
      <w:tr w:rsidR="00ED0188" w:rsidRPr="00BC4C6F" w:rsidTr="00BC4C6F">
        <w:trPr>
          <w:gridBefore w:val="1"/>
        </w:trPr>
        <w:tc>
          <w:tcPr>
            <w:tcW w:w="4219" w:type="dxa"/>
          </w:tcPr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4C6F"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Творческая мастерская 7ч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1.Лучшее блюдо из даров природы.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2.Изготовление охранных листовок.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3-4. Мастерская деда Мороза.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5-6. Светлая пасха.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7.Прощай, начальная школа.</w:t>
            </w:r>
          </w:p>
        </w:tc>
        <w:tc>
          <w:tcPr>
            <w:tcW w:w="2410" w:type="dxa"/>
          </w:tcPr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Конкурсная программа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Практикум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Практикум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Конкурсная программа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Стенгазета</w:t>
            </w:r>
          </w:p>
        </w:tc>
        <w:tc>
          <w:tcPr>
            <w:tcW w:w="1701" w:type="dxa"/>
          </w:tcPr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1ч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1ч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2ч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2ч</w:t>
            </w: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C4C6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1241" w:type="dxa"/>
          </w:tcPr>
          <w:p w:rsidR="00ED0188" w:rsidRPr="00BC4C6F" w:rsidRDefault="00ED0188" w:rsidP="00BC4C6F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</w:tr>
    </w:tbl>
    <w:p w:rsidR="00ED0188" w:rsidRPr="00DD3E5B" w:rsidRDefault="00ED0188" w:rsidP="00DD3E5B">
      <w:pPr>
        <w:shd w:val="clear" w:color="auto" w:fill="FFFFFF"/>
        <w:spacing w:after="0" w:line="360" w:lineRule="auto"/>
        <w:contextualSpacing/>
        <w:jc w:val="both"/>
        <w:textAlignment w:val="baseline"/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ED0188" w:rsidRPr="00955214" w:rsidRDefault="00ED0188" w:rsidP="00955214">
      <w:pPr>
        <w:shd w:val="clear" w:color="auto" w:fill="FFFFFF"/>
        <w:spacing w:after="0" w:line="360" w:lineRule="auto"/>
        <w:contextualSpacing/>
        <w:jc w:val="center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55214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Мате</w:t>
      </w:r>
      <w:r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риально-техническое обеспечение</w:t>
      </w:r>
    </w:p>
    <w:p w:rsidR="00ED0188" w:rsidRPr="00955214" w:rsidRDefault="00ED0188" w:rsidP="00955214">
      <w:pPr>
        <w:shd w:val="clear" w:color="auto" w:fill="FFFFFF"/>
        <w:spacing w:before="375" w:after="375" w:line="360" w:lineRule="auto"/>
        <w:ind w:firstLine="708"/>
        <w:contextualSpacing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55214">
        <w:rPr>
          <w:rFonts w:ascii="Times New Roman" w:hAnsi="Times New Roman"/>
          <w:color w:val="000000"/>
          <w:sz w:val="24"/>
          <w:szCs w:val="24"/>
          <w:lang w:eastAsia="ru-RU"/>
        </w:rPr>
        <w:t>Т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ехнические средства: </w:t>
      </w:r>
      <w:r w:rsidRPr="00955214">
        <w:rPr>
          <w:rFonts w:ascii="Times New Roman" w:hAnsi="Times New Roman"/>
          <w:color w:val="000000"/>
          <w:sz w:val="24"/>
          <w:szCs w:val="24"/>
          <w:lang w:eastAsia="ru-RU"/>
        </w:rPr>
        <w:t>компьютер, проектор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, документ-камера.</w:t>
      </w:r>
    </w:p>
    <w:p w:rsidR="00ED0188" w:rsidRPr="00955214" w:rsidRDefault="00ED0188" w:rsidP="00955214">
      <w:pPr>
        <w:shd w:val="clear" w:color="auto" w:fill="FFFFFF"/>
        <w:spacing w:before="375" w:after="375" w:line="360" w:lineRule="auto"/>
        <w:ind w:firstLine="708"/>
        <w:contextualSpacing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55214">
        <w:rPr>
          <w:rFonts w:ascii="Times New Roman" w:hAnsi="Times New Roman"/>
          <w:color w:val="000000"/>
          <w:sz w:val="24"/>
          <w:szCs w:val="24"/>
          <w:lang w:eastAsia="ru-RU"/>
        </w:rPr>
        <w:t>Для выполнения творческих работ и проектов необходимо индивидуальное место и необходимые материалы, которые дети предоставляют самостоятельно.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55214">
        <w:rPr>
          <w:rFonts w:ascii="Times New Roman" w:hAnsi="Times New Roman"/>
          <w:color w:val="000000"/>
          <w:sz w:val="24"/>
          <w:szCs w:val="24"/>
        </w:rPr>
        <w:t>Некоторые из проектов дети готовят в домашних условиях с материалами подготовленными родителями.</w:t>
      </w:r>
    </w:p>
    <w:p w:rsidR="00ED0188" w:rsidRPr="00955214" w:rsidRDefault="00ED0188" w:rsidP="00955214">
      <w:pPr>
        <w:pStyle w:val="NormalWeb"/>
        <w:shd w:val="clear" w:color="auto" w:fill="FFFFFF"/>
        <w:spacing w:before="0" w:beforeAutospacing="0" w:after="0" w:afterAutospacing="0" w:line="360" w:lineRule="auto"/>
        <w:contextualSpacing/>
        <w:jc w:val="center"/>
        <w:textAlignment w:val="baseline"/>
        <w:rPr>
          <w:color w:val="000000"/>
        </w:rPr>
      </w:pPr>
      <w:r w:rsidRPr="00955214">
        <w:rPr>
          <w:b/>
          <w:bCs/>
          <w:color w:val="000000"/>
          <w:bdr w:val="none" w:sz="0" w:space="0" w:color="auto" w:frame="1"/>
        </w:rPr>
        <w:t>Литература</w:t>
      </w:r>
    </w:p>
    <w:p w:rsidR="00ED0188" w:rsidRPr="00955214" w:rsidRDefault="00ED0188" w:rsidP="00955214">
      <w:pPr>
        <w:pStyle w:val="NormalWeb"/>
        <w:shd w:val="clear" w:color="auto" w:fill="FFFFFF"/>
        <w:spacing w:before="375" w:beforeAutospacing="0" w:after="375" w:afterAutospacing="0" w:line="360" w:lineRule="auto"/>
        <w:contextualSpacing/>
        <w:jc w:val="both"/>
        <w:textAlignment w:val="baseline"/>
        <w:rPr>
          <w:color w:val="000000"/>
        </w:rPr>
      </w:pPr>
      <w:r>
        <w:rPr>
          <w:color w:val="000000"/>
        </w:rPr>
        <w:t>1</w:t>
      </w:r>
      <w:r w:rsidRPr="00955214">
        <w:rPr>
          <w:color w:val="000000"/>
        </w:rPr>
        <w:t>.  Богоявленская Д. Б. Интеллектуальная активность как проблема творчества. Изд-во Ростов. ун-та, 1983</w:t>
      </w:r>
    </w:p>
    <w:p w:rsidR="00ED0188" w:rsidRPr="00955214" w:rsidRDefault="00ED0188" w:rsidP="00955214">
      <w:pPr>
        <w:pStyle w:val="NormalWeb"/>
        <w:shd w:val="clear" w:color="auto" w:fill="FFFFFF"/>
        <w:spacing w:before="375" w:beforeAutospacing="0" w:after="375" w:afterAutospacing="0" w:line="360" w:lineRule="auto"/>
        <w:contextualSpacing/>
        <w:jc w:val="both"/>
        <w:textAlignment w:val="baseline"/>
        <w:rPr>
          <w:color w:val="000000"/>
        </w:rPr>
      </w:pPr>
      <w:r>
        <w:rPr>
          <w:color w:val="000000"/>
        </w:rPr>
        <w:t>2</w:t>
      </w:r>
      <w:r w:rsidRPr="00955214">
        <w:rPr>
          <w:color w:val="000000"/>
        </w:rPr>
        <w:t>.  Веретенникова С. А. Ознакомление дошкольников с природой.-</w:t>
      </w:r>
      <w:r>
        <w:rPr>
          <w:color w:val="000000"/>
        </w:rPr>
        <w:t xml:space="preserve"> </w:t>
      </w:r>
      <w:r w:rsidRPr="00955214">
        <w:rPr>
          <w:color w:val="000000"/>
        </w:rPr>
        <w:t>М.,1980</w:t>
      </w:r>
    </w:p>
    <w:p w:rsidR="00ED0188" w:rsidRPr="00955214" w:rsidRDefault="00ED0188" w:rsidP="00955214">
      <w:pPr>
        <w:pStyle w:val="NormalWeb"/>
        <w:shd w:val="clear" w:color="auto" w:fill="FFFFFF"/>
        <w:spacing w:before="0" w:beforeAutospacing="0" w:after="0" w:afterAutospacing="0" w:line="360" w:lineRule="auto"/>
        <w:contextualSpacing/>
        <w:jc w:val="both"/>
        <w:textAlignment w:val="baseline"/>
        <w:rPr>
          <w:color w:val="000000"/>
        </w:rPr>
      </w:pPr>
      <w:r>
        <w:rPr>
          <w:color w:val="000000"/>
        </w:rPr>
        <w:t>3</w:t>
      </w:r>
      <w:r w:rsidRPr="00955214">
        <w:rPr>
          <w:color w:val="000000"/>
        </w:rPr>
        <w:t>.  Глущенко А. Г. Трудовое воспитание младших школьников во</w:t>
      </w:r>
      <w:r w:rsidRPr="00955214">
        <w:rPr>
          <w:rStyle w:val="apple-converted-space"/>
          <w:color w:val="000000"/>
        </w:rPr>
        <w:t> </w:t>
      </w:r>
      <w:r>
        <w:t>внеклассной работе</w:t>
      </w:r>
      <w:r w:rsidRPr="00955214">
        <w:rPr>
          <w:color w:val="000000"/>
        </w:rPr>
        <w:t>. М.: Просвещение. 1990</w:t>
      </w:r>
    </w:p>
    <w:p w:rsidR="00ED0188" w:rsidRPr="00955214" w:rsidRDefault="00ED0188" w:rsidP="00955214">
      <w:pPr>
        <w:pStyle w:val="NormalWeb"/>
        <w:shd w:val="clear" w:color="auto" w:fill="FFFFFF"/>
        <w:spacing w:before="375" w:beforeAutospacing="0" w:after="375" w:afterAutospacing="0" w:line="360" w:lineRule="auto"/>
        <w:contextualSpacing/>
        <w:jc w:val="both"/>
        <w:textAlignment w:val="baseline"/>
        <w:rPr>
          <w:color w:val="000000"/>
        </w:rPr>
      </w:pPr>
      <w:r>
        <w:rPr>
          <w:color w:val="000000"/>
        </w:rPr>
        <w:t>4</w:t>
      </w:r>
      <w:r w:rsidRPr="00955214">
        <w:rPr>
          <w:color w:val="000000"/>
        </w:rPr>
        <w:t>.  Гульянц Э. К., Базик И. Я. Что можно сделать из природного материала: Кн. для воспитателя дет. сада. - 2-е изд., дораб. - М.: Просвещение, 1991</w:t>
      </w:r>
    </w:p>
    <w:p w:rsidR="00ED0188" w:rsidRPr="00955214" w:rsidRDefault="00ED0188" w:rsidP="00955214">
      <w:pPr>
        <w:pStyle w:val="NormalWeb"/>
        <w:shd w:val="clear" w:color="auto" w:fill="FFFFFF"/>
        <w:spacing w:before="375" w:beforeAutospacing="0" w:after="375" w:afterAutospacing="0" w:line="360" w:lineRule="auto"/>
        <w:contextualSpacing/>
        <w:jc w:val="both"/>
        <w:textAlignment w:val="baseline"/>
        <w:rPr>
          <w:color w:val="000000"/>
        </w:rPr>
      </w:pPr>
      <w:r>
        <w:rPr>
          <w:color w:val="000000"/>
        </w:rPr>
        <w:t>5</w:t>
      </w:r>
      <w:r w:rsidRPr="00955214">
        <w:rPr>
          <w:color w:val="000000"/>
        </w:rPr>
        <w:t>.  Костенков П. П. Воспитание интереса к сельскохозяйственному труду.</w:t>
      </w:r>
    </w:p>
    <w:p w:rsidR="00ED0188" w:rsidRPr="00955214" w:rsidRDefault="00ED0188" w:rsidP="00955214">
      <w:pPr>
        <w:pStyle w:val="NormalWeb"/>
        <w:shd w:val="clear" w:color="auto" w:fill="FFFFFF"/>
        <w:spacing w:before="375" w:beforeAutospacing="0" w:after="375" w:afterAutospacing="0" w:line="360" w:lineRule="auto"/>
        <w:contextualSpacing/>
        <w:jc w:val="both"/>
        <w:textAlignment w:val="baseline"/>
        <w:rPr>
          <w:color w:val="000000"/>
        </w:rPr>
      </w:pPr>
      <w:r>
        <w:rPr>
          <w:color w:val="000000"/>
        </w:rPr>
        <w:t>6</w:t>
      </w:r>
      <w:r w:rsidRPr="00955214">
        <w:rPr>
          <w:color w:val="000000"/>
        </w:rPr>
        <w:t>.Купина Н. А, Богуславская Н. Е Веселый этикет. Нравственное воспитание, развитие коммуникативных способностей ребенка. – М., 1992. М. Просвещение. 1980 г.</w:t>
      </w:r>
    </w:p>
    <w:p w:rsidR="00ED0188" w:rsidRPr="00955214" w:rsidRDefault="00ED0188" w:rsidP="00955214">
      <w:pPr>
        <w:pStyle w:val="NormalWeb"/>
        <w:shd w:val="clear" w:color="auto" w:fill="FFFFFF"/>
        <w:spacing w:before="375" w:beforeAutospacing="0" w:after="375" w:afterAutospacing="0" w:line="360" w:lineRule="auto"/>
        <w:contextualSpacing/>
        <w:jc w:val="both"/>
        <w:textAlignment w:val="baseline"/>
        <w:rPr>
          <w:color w:val="000000"/>
        </w:rPr>
      </w:pPr>
      <w:r>
        <w:rPr>
          <w:color w:val="000000"/>
        </w:rPr>
        <w:t>7</w:t>
      </w:r>
      <w:r w:rsidRPr="00955214">
        <w:rPr>
          <w:color w:val="000000"/>
        </w:rPr>
        <w:t>.Мирошкина М. Учимся создавать социально значимые проекты. Нар. образование. – 2006.</w:t>
      </w:r>
    </w:p>
    <w:p w:rsidR="00ED0188" w:rsidRPr="00955214" w:rsidRDefault="00ED0188" w:rsidP="00955214">
      <w:pPr>
        <w:spacing w:line="360" w:lineRule="auto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bookmarkStart w:id="0" w:name="_GoBack"/>
      <w:bookmarkEnd w:id="0"/>
    </w:p>
    <w:p w:rsidR="00ED0188" w:rsidRPr="00955214" w:rsidRDefault="00ED0188" w:rsidP="00955214">
      <w:p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ED0188" w:rsidRPr="00955214" w:rsidRDefault="00ED0188" w:rsidP="00955214">
      <w:pPr>
        <w:shd w:val="clear" w:color="auto" w:fill="FFFFFF"/>
        <w:spacing w:after="0" w:line="360" w:lineRule="auto"/>
        <w:contextualSpacing/>
        <w:jc w:val="both"/>
        <w:textAlignment w:val="baseline"/>
        <w:rPr>
          <w:rFonts w:ascii="Times New Roman" w:hAnsi="Times New Roman"/>
          <w:color w:val="743399"/>
          <w:sz w:val="24"/>
          <w:szCs w:val="24"/>
          <w:bdr w:val="none" w:sz="0" w:space="0" w:color="auto" w:frame="1"/>
          <w:lang w:eastAsia="ru-RU"/>
        </w:rPr>
      </w:pPr>
    </w:p>
    <w:p w:rsidR="00ED0188" w:rsidRPr="00955214" w:rsidRDefault="00ED0188" w:rsidP="00955214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ED0188" w:rsidRPr="00955214" w:rsidRDefault="00ED0188" w:rsidP="00955214">
      <w:p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ED0188" w:rsidRPr="00955214" w:rsidRDefault="00ED0188" w:rsidP="00955214">
      <w:p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ED0188" w:rsidRPr="00955214" w:rsidRDefault="00ED0188" w:rsidP="00955214">
      <w:pPr>
        <w:shd w:val="clear" w:color="auto" w:fill="FFFFFF"/>
        <w:spacing w:after="0" w:line="360" w:lineRule="auto"/>
        <w:contextualSpacing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D0188" w:rsidRPr="00955214" w:rsidRDefault="00ED0188" w:rsidP="00955214">
      <w:pPr>
        <w:shd w:val="clear" w:color="auto" w:fill="FFFFFF"/>
        <w:spacing w:before="375" w:after="375" w:line="360" w:lineRule="auto"/>
        <w:contextualSpacing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</w:p>
    <w:sectPr w:rsidR="00ED0188" w:rsidRPr="00955214" w:rsidSect="00497FC1"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0188" w:rsidRDefault="00ED0188">
      <w:r>
        <w:separator/>
      </w:r>
    </w:p>
  </w:endnote>
  <w:endnote w:type="continuationSeparator" w:id="1">
    <w:p w:rsidR="00ED0188" w:rsidRDefault="00ED01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188" w:rsidRDefault="00ED0188" w:rsidP="007130E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D0188" w:rsidRDefault="00ED0188" w:rsidP="00497FC1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188" w:rsidRDefault="00ED0188" w:rsidP="007130E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ED0188" w:rsidRDefault="00ED0188" w:rsidP="00497FC1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0188" w:rsidRDefault="00ED0188">
      <w:r>
        <w:separator/>
      </w:r>
    </w:p>
  </w:footnote>
  <w:footnote w:type="continuationSeparator" w:id="1">
    <w:p w:rsidR="00ED0188" w:rsidRDefault="00ED01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C1773"/>
    <w:multiLevelType w:val="hybridMultilevel"/>
    <w:tmpl w:val="74A8E2BC"/>
    <w:lvl w:ilvl="0" w:tplc="B7888A26">
      <w:start w:val="1"/>
      <w:numFmt w:val="decimal"/>
      <w:lvlText w:val="%1."/>
      <w:lvlJc w:val="left"/>
      <w:pPr>
        <w:ind w:left="3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  <w:rPr>
        <w:rFonts w:cs="Times New Roman"/>
      </w:rPr>
    </w:lvl>
  </w:abstractNum>
  <w:abstractNum w:abstractNumId="1">
    <w:nsid w:val="10582813"/>
    <w:multiLevelType w:val="hybridMultilevel"/>
    <w:tmpl w:val="D63EC2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CBD2D0F"/>
    <w:multiLevelType w:val="hybridMultilevel"/>
    <w:tmpl w:val="5394E5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8916A2A"/>
    <w:multiLevelType w:val="hybridMultilevel"/>
    <w:tmpl w:val="7E10A9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47A5773"/>
    <w:multiLevelType w:val="hybridMultilevel"/>
    <w:tmpl w:val="D6F65B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36E1BA7"/>
    <w:multiLevelType w:val="hybridMultilevel"/>
    <w:tmpl w:val="D8D02D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6F01C6D"/>
    <w:multiLevelType w:val="hybridMultilevel"/>
    <w:tmpl w:val="8E98D9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7D41AC"/>
    <w:multiLevelType w:val="hybridMultilevel"/>
    <w:tmpl w:val="642EC052"/>
    <w:lvl w:ilvl="0" w:tplc="1A963868">
      <w:start w:val="1"/>
      <w:numFmt w:val="decimal"/>
      <w:lvlText w:val="%1."/>
      <w:lvlJc w:val="left"/>
      <w:pPr>
        <w:ind w:left="3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  <w:rPr>
        <w:rFonts w:cs="Times New Roman"/>
      </w:rPr>
    </w:lvl>
  </w:abstractNum>
  <w:abstractNum w:abstractNumId="8">
    <w:nsid w:val="7C1C0806"/>
    <w:multiLevelType w:val="hybridMultilevel"/>
    <w:tmpl w:val="26840C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D7119A6"/>
    <w:multiLevelType w:val="hybridMultilevel"/>
    <w:tmpl w:val="5762D1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E65472C"/>
    <w:multiLevelType w:val="hybridMultilevel"/>
    <w:tmpl w:val="842ADB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2"/>
  </w:num>
  <w:num w:numId="5">
    <w:abstractNumId w:val="9"/>
  </w:num>
  <w:num w:numId="6">
    <w:abstractNumId w:val="4"/>
  </w:num>
  <w:num w:numId="7">
    <w:abstractNumId w:val="3"/>
  </w:num>
  <w:num w:numId="8">
    <w:abstractNumId w:val="10"/>
  </w:num>
  <w:num w:numId="9">
    <w:abstractNumId w:val="1"/>
  </w:num>
  <w:num w:numId="10">
    <w:abstractNumId w:val="5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6BE9"/>
    <w:rsid w:val="00024925"/>
    <w:rsid w:val="000E311C"/>
    <w:rsid w:val="00190A3D"/>
    <w:rsid w:val="001A3825"/>
    <w:rsid w:val="001A5B5F"/>
    <w:rsid w:val="001D7B59"/>
    <w:rsid w:val="00253516"/>
    <w:rsid w:val="002C5BEB"/>
    <w:rsid w:val="002E1342"/>
    <w:rsid w:val="00340039"/>
    <w:rsid w:val="00346C61"/>
    <w:rsid w:val="00346F2D"/>
    <w:rsid w:val="00357748"/>
    <w:rsid w:val="00374612"/>
    <w:rsid w:val="004139A1"/>
    <w:rsid w:val="00497FC1"/>
    <w:rsid w:val="004C25D5"/>
    <w:rsid w:val="004C2FBE"/>
    <w:rsid w:val="004C550D"/>
    <w:rsid w:val="005106EE"/>
    <w:rsid w:val="00554226"/>
    <w:rsid w:val="00555B5E"/>
    <w:rsid w:val="005C6A17"/>
    <w:rsid w:val="005E7D33"/>
    <w:rsid w:val="00657E15"/>
    <w:rsid w:val="00667201"/>
    <w:rsid w:val="00686C98"/>
    <w:rsid w:val="006C74B5"/>
    <w:rsid w:val="007130E1"/>
    <w:rsid w:val="00744C6D"/>
    <w:rsid w:val="00806602"/>
    <w:rsid w:val="008310CA"/>
    <w:rsid w:val="008A6EFF"/>
    <w:rsid w:val="008C5E4E"/>
    <w:rsid w:val="00955214"/>
    <w:rsid w:val="009B5065"/>
    <w:rsid w:val="009D1BE1"/>
    <w:rsid w:val="00A9139C"/>
    <w:rsid w:val="00AE7FE1"/>
    <w:rsid w:val="00B11837"/>
    <w:rsid w:val="00B513BF"/>
    <w:rsid w:val="00B520C2"/>
    <w:rsid w:val="00B76BE9"/>
    <w:rsid w:val="00BB3A81"/>
    <w:rsid w:val="00BC4C6F"/>
    <w:rsid w:val="00BC661E"/>
    <w:rsid w:val="00BD1D48"/>
    <w:rsid w:val="00BF6B9D"/>
    <w:rsid w:val="00C05046"/>
    <w:rsid w:val="00C52977"/>
    <w:rsid w:val="00C6510B"/>
    <w:rsid w:val="00CB29B9"/>
    <w:rsid w:val="00CB3057"/>
    <w:rsid w:val="00CD6CB1"/>
    <w:rsid w:val="00D517EF"/>
    <w:rsid w:val="00D746A7"/>
    <w:rsid w:val="00D902AB"/>
    <w:rsid w:val="00DD3E5B"/>
    <w:rsid w:val="00DE72F7"/>
    <w:rsid w:val="00E103A3"/>
    <w:rsid w:val="00E21539"/>
    <w:rsid w:val="00E2635E"/>
    <w:rsid w:val="00E272EC"/>
    <w:rsid w:val="00EA1B98"/>
    <w:rsid w:val="00ED0188"/>
    <w:rsid w:val="00EF7EB0"/>
    <w:rsid w:val="00F01853"/>
    <w:rsid w:val="00F26DC4"/>
    <w:rsid w:val="00F33FB9"/>
    <w:rsid w:val="00FA65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CB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B76B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B76BE9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B76BE9"/>
    <w:rPr>
      <w:rFonts w:cs="Times New Roman"/>
      <w:color w:val="0000FF"/>
      <w:u w:val="single"/>
    </w:rPr>
  </w:style>
  <w:style w:type="character" w:customStyle="1" w:styleId="c1">
    <w:name w:val="c1"/>
    <w:basedOn w:val="DefaultParagraphFont"/>
    <w:uiPriority w:val="99"/>
    <w:rsid w:val="00B76BE9"/>
    <w:rPr>
      <w:rFonts w:cs="Times New Roman"/>
    </w:rPr>
  </w:style>
  <w:style w:type="paragraph" w:styleId="ListParagraph">
    <w:name w:val="List Paragraph"/>
    <w:basedOn w:val="Normal"/>
    <w:uiPriority w:val="99"/>
    <w:qFormat/>
    <w:rsid w:val="00B76BE9"/>
    <w:pPr>
      <w:ind w:left="720"/>
      <w:contextualSpacing/>
    </w:pPr>
    <w:rPr>
      <w:rFonts w:eastAsia="Times New Roman"/>
    </w:rPr>
  </w:style>
  <w:style w:type="paragraph" w:styleId="NoSpacing">
    <w:name w:val="No Spacing"/>
    <w:link w:val="NoSpacingChar"/>
    <w:uiPriority w:val="99"/>
    <w:qFormat/>
    <w:rsid w:val="00B76BE9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NoSpacingChar">
    <w:name w:val="No Spacing Char"/>
    <w:link w:val="NoSpacing"/>
    <w:uiPriority w:val="99"/>
    <w:locked/>
    <w:rsid w:val="00B76BE9"/>
    <w:rPr>
      <w:rFonts w:ascii="Times New Roman" w:hAnsi="Times New Roman"/>
      <w:sz w:val="22"/>
      <w:lang w:eastAsia="ru-RU"/>
    </w:rPr>
  </w:style>
  <w:style w:type="character" w:customStyle="1" w:styleId="FontStyle139">
    <w:name w:val="Font Style139"/>
    <w:basedOn w:val="DefaultParagraphFont"/>
    <w:uiPriority w:val="99"/>
    <w:rsid w:val="00B76BE9"/>
    <w:rPr>
      <w:rFonts w:ascii="Times New Roman" w:hAnsi="Times New Roman" w:cs="Times New Roman"/>
      <w:b/>
      <w:bCs/>
      <w:color w:val="000000"/>
      <w:sz w:val="26"/>
      <w:szCs w:val="26"/>
    </w:rPr>
  </w:style>
  <w:style w:type="table" w:styleId="TableGrid">
    <w:name w:val="Table Grid"/>
    <w:basedOn w:val="TableNormal"/>
    <w:uiPriority w:val="99"/>
    <w:rsid w:val="00346C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2">
    <w:name w:val="c22"/>
    <w:basedOn w:val="Normal"/>
    <w:uiPriority w:val="99"/>
    <w:rsid w:val="00BF6B9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0">
    <w:name w:val="c0"/>
    <w:basedOn w:val="Normal"/>
    <w:uiPriority w:val="99"/>
    <w:rsid w:val="00E2153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6">
    <w:name w:val="c26"/>
    <w:basedOn w:val="Normal"/>
    <w:uiPriority w:val="99"/>
    <w:rsid w:val="00F33FB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3">
    <w:name w:val="c3"/>
    <w:basedOn w:val="DefaultParagraphFont"/>
    <w:uiPriority w:val="99"/>
    <w:rsid w:val="00F33FB9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97FC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96C4E"/>
    <w:rPr>
      <w:lang w:eastAsia="en-US"/>
    </w:rPr>
  </w:style>
  <w:style w:type="character" w:styleId="PageNumber">
    <w:name w:val="page number"/>
    <w:basedOn w:val="DefaultParagraphFont"/>
    <w:uiPriority w:val="99"/>
    <w:rsid w:val="00497FC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3881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1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1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1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1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406</TotalTime>
  <Pages>14</Pages>
  <Words>2800</Words>
  <Characters>15966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</cp:lastModifiedBy>
  <cp:revision>42</cp:revision>
  <cp:lastPrinted>2018-08-30T11:36:00Z</cp:lastPrinted>
  <dcterms:created xsi:type="dcterms:W3CDTF">2016-08-27T17:42:00Z</dcterms:created>
  <dcterms:modified xsi:type="dcterms:W3CDTF">2019-05-16T06:31:00Z</dcterms:modified>
</cp:coreProperties>
</file>